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0A2F6" w14:textId="77777777" w:rsidR="000005B2" w:rsidRDefault="003067E8" w:rsidP="000005B2">
      <w:pPr>
        <w:ind w:left="5670"/>
        <w:rPr>
          <w:sz w:val="20"/>
          <w:szCs w:val="20"/>
        </w:rPr>
      </w:pPr>
      <w:r w:rsidRPr="0080795A">
        <w:rPr>
          <w:sz w:val="20"/>
          <w:szCs w:val="20"/>
        </w:rPr>
        <w:t>Приложение</w:t>
      </w:r>
      <w:r w:rsidR="0080795A">
        <w:rPr>
          <w:sz w:val="20"/>
          <w:szCs w:val="20"/>
        </w:rPr>
        <w:t xml:space="preserve"> 1 к постановлению Администрации муниципального района </w:t>
      </w:r>
    </w:p>
    <w:p w14:paraId="2C1D5990" w14:textId="3716154E" w:rsidR="003067E8" w:rsidRPr="0080795A" w:rsidRDefault="003C3B3B" w:rsidP="000005B2">
      <w:pPr>
        <w:ind w:left="5670"/>
        <w:rPr>
          <w:sz w:val="20"/>
          <w:szCs w:val="20"/>
        </w:rPr>
      </w:pPr>
      <w:r>
        <w:rPr>
          <w:sz w:val="20"/>
          <w:szCs w:val="20"/>
        </w:rPr>
        <w:t>от 12.08.2026 № 1124</w:t>
      </w:r>
      <w:bookmarkStart w:id="0" w:name="_GoBack"/>
      <w:bookmarkEnd w:id="0"/>
    </w:p>
    <w:p w14:paraId="7D01BF2E" w14:textId="77777777" w:rsidR="003067E8" w:rsidRDefault="003067E8" w:rsidP="003067E8">
      <w:pPr>
        <w:spacing w:line="312" w:lineRule="auto"/>
        <w:jc w:val="right"/>
      </w:pPr>
    </w:p>
    <w:p w14:paraId="21EBB48C" w14:textId="77777777" w:rsidR="000005B2" w:rsidRPr="000005B2" w:rsidRDefault="000005B2" w:rsidP="003067E8">
      <w:pPr>
        <w:spacing w:line="312" w:lineRule="auto"/>
        <w:jc w:val="right"/>
      </w:pPr>
    </w:p>
    <w:p w14:paraId="5388E18D" w14:textId="33AAB971" w:rsidR="003067E8" w:rsidRPr="000005B2" w:rsidRDefault="00A13822" w:rsidP="001D4395">
      <w:pPr>
        <w:tabs>
          <w:tab w:val="left" w:pos="10490"/>
        </w:tabs>
        <w:ind w:firstLine="709"/>
        <w:jc w:val="both"/>
        <w:rPr>
          <w:rFonts w:eastAsia="Calibri"/>
          <w:b/>
          <w:bCs/>
        </w:rPr>
      </w:pPr>
      <w:r w:rsidRPr="000005B2">
        <w:rPr>
          <w:b/>
        </w:rPr>
        <w:t xml:space="preserve">Специальные </w:t>
      </w:r>
      <w:hyperlink r:id="rId9" w:history="1">
        <w:r w:rsidRPr="000005B2">
          <w:rPr>
            <w:b/>
          </w:rPr>
          <w:t>места</w:t>
        </w:r>
      </w:hyperlink>
      <w:r w:rsidRPr="000005B2">
        <w:rPr>
          <w:b/>
        </w:rPr>
        <w:t xml:space="preserve"> для размещения предвыборных печатных агитационных материалов на территории каждого избирательного участка в Таймырском Долгано-Ненецком муниципальном округа, на которых будет проходить голосование избирателей на выборах депутатов Государственной Думы Федерального Собрания Российской Федерации девятого</w:t>
      </w:r>
      <w:r w:rsidRPr="000005B2">
        <w:rPr>
          <w:rFonts w:eastAsia="Calibri"/>
          <w:b/>
          <w:bCs/>
        </w:rPr>
        <w:t xml:space="preserve"> созыва, депутатов Законодательного Собрания Красноярского края пятого созыва, депутатов Таймырского Долгано-Ненецкого окружного Совета депутатов первого созыва</w:t>
      </w:r>
    </w:p>
    <w:p w14:paraId="0C37FD6A" w14:textId="77777777" w:rsidR="00A13822" w:rsidRPr="000005B2" w:rsidRDefault="00A13822" w:rsidP="001D4395">
      <w:pPr>
        <w:tabs>
          <w:tab w:val="left" w:pos="10490"/>
        </w:tabs>
        <w:ind w:firstLine="709"/>
        <w:jc w:val="both"/>
        <w:rPr>
          <w:b/>
        </w:rPr>
      </w:pPr>
    </w:p>
    <w:p w14:paraId="4541B6A3" w14:textId="300972A0" w:rsidR="003067E8" w:rsidRPr="000005B2" w:rsidRDefault="003067E8" w:rsidP="001D4395">
      <w:pPr>
        <w:autoSpaceDE w:val="0"/>
        <w:autoSpaceDN w:val="0"/>
        <w:adjustRightInd w:val="0"/>
        <w:ind w:firstLine="540"/>
        <w:jc w:val="both"/>
      </w:pPr>
      <w:r w:rsidRPr="000005B2">
        <w:t xml:space="preserve">1. В городском </w:t>
      </w:r>
      <w:r w:rsidR="000C6A8D" w:rsidRPr="000005B2">
        <w:t>пос</w:t>
      </w:r>
      <w:r w:rsidR="00A13822" w:rsidRPr="000005B2">
        <w:t>е</w:t>
      </w:r>
      <w:r w:rsidR="000C6A8D" w:rsidRPr="000005B2">
        <w:t>лке</w:t>
      </w:r>
      <w:r w:rsidRPr="000005B2">
        <w:t xml:space="preserve"> Диксон </w:t>
      </w:r>
      <w:bookmarkStart w:id="1" w:name="_Hlk232517785"/>
      <w:r w:rsidR="0045106C" w:rsidRPr="000005B2">
        <w:t>(</w:t>
      </w:r>
      <w:r w:rsidRPr="000005B2">
        <w:t xml:space="preserve">в границах избирательного участка </w:t>
      </w:r>
      <w:r w:rsidR="00A13822" w:rsidRPr="000005B2">
        <w:t xml:space="preserve">          №</w:t>
      </w:r>
      <w:r w:rsidRPr="000005B2">
        <w:t xml:space="preserve"> 2199</w:t>
      </w:r>
      <w:r w:rsidR="0045106C" w:rsidRPr="000005B2">
        <w:t>)</w:t>
      </w:r>
      <w:bookmarkEnd w:id="1"/>
      <w:r w:rsidRPr="000005B2">
        <w:t>:</w:t>
      </w:r>
    </w:p>
    <w:p w14:paraId="050871F2" w14:textId="77777777" w:rsidR="003067E8" w:rsidRPr="000005B2" w:rsidRDefault="003067E8" w:rsidP="001D4395">
      <w:pPr>
        <w:autoSpaceDE w:val="0"/>
        <w:autoSpaceDN w:val="0"/>
        <w:adjustRightInd w:val="0"/>
        <w:ind w:firstLine="540"/>
        <w:jc w:val="both"/>
      </w:pPr>
      <w:r w:rsidRPr="000005B2">
        <w:t>1.1. Стенды объявлений, расположенные:</w:t>
      </w:r>
    </w:p>
    <w:p w14:paraId="30080584" w14:textId="60B8E9F6" w:rsidR="003067E8" w:rsidRPr="000005B2" w:rsidRDefault="003067E8" w:rsidP="001D4395">
      <w:pPr>
        <w:autoSpaceDE w:val="0"/>
        <w:autoSpaceDN w:val="0"/>
        <w:adjustRightInd w:val="0"/>
        <w:ind w:firstLine="540"/>
        <w:jc w:val="both"/>
      </w:pPr>
      <w:r w:rsidRPr="000005B2">
        <w:t xml:space="preserve">- в магазине </w:t>
      </w:r>
      <w:r w:rsidR="00A13822" w:rsidRPr="000005B2">
        <w:t>«</w:t>
      </w:r>
      <w:proofErr w:type="spellStart"/>
      <w:r w:rsidRPr="000005B2">
        <w:t>Северяночка</w:t>
      </w:r>
      <w:proofErr w:type="spellEnd"/>
      <w:r w:rsidR="00A13822" w:rsidRPr="000005B2">
        <w:t>»</w:t>
      </w:r>
      <w:r w:rsidRPr="000005B2">
        <w:t>,</w:t>
      </w:r>
      <w:r w:rsidR="00A13822" w:rsidRPr="000005B2">
        <w:t xml:space="preserve"> </w:t>
      </w:r>
      <w:r w:rsidR="00C15895" w:rsidRPr="000005B2">
        <w:t xml:space="preserve">Красноярский край, Таймырский Долгано-Ненецкий муниципальный округ, </w:t>
      </w:r>
      <w:r w:rsidR="00A13822" w:rsidRPr="000005B2">
        <w:t>г.</w:t>
      </w:r>
      <w:r w:rsidRPr="000005B2">
        <w:t xml:space="preserve"> п. Диксон, ул. </w:t>
      </w:r>
      <w:proofErr w:type="spellStart"/>
      <w:r w:rsidRPr="000005B2">
        <w:t>Таяна</w:t>
      </w:r>
      <w:proofErr w:type="spellEnd"/>
      <w:r w:rsidRPr="000005B2">
        <w:t>, д. 14;</w:t>
      </w:r>
    </w:p>
    <w:p w14:paraId="3EC8600F" w14:textId="3F9E00E5" w:rsidR="003067E8" w:rsidRPr="000005B2" w:rsidRDefault="003067E8" w:rsidP="001D4395">
      <w:pPr>
        <w:autoSpaceDE w:val="0"/>
        <w:autoSpaceDN w:val="0"/>
        <w:adjustRightInd w:val="0"/>
        <w:ind w:firstLine="540"/>
        <w:jc w:val="both"/>
      </w:pPr>
      <w:r w:rsidRPr="000005B2">
        <w:t xml:space="preserve">- в магазине </w:t>
      </w:r>
      <w:r w:rsidR="00A13822" w:rsidRPr="000005B2">
        <w:t>«Престиж»</w:t>
      </w:r>
      <w:r w:rsidRPr="000005B2">
        <w:t xml:space="preserve">, </w:t>
      </w:r>
      <w:r w:rsidR="00C15895" w:rsidRPr="000005B2">
        <w:t xml:space="preserve">Красноярский край, Таймырский Долгано-Ненецкий муниципальный округ, </w:t>
      </w:r>
      <w:proofErr w:type="spellStart"/>
      <w:r w:rsidR="00A13822" w:rsidRPr="000005B2">
        <w:t>г.</w:t>
      </w:r>
      <w:r w:rsidRPr="000005B2">
        <w:t>п</w:t>
      </w:r>
      <w:proofErr w:type="spellEnd"/>
      <w:r w:rsidRPr="000005B2">
        <w:t xml:space="preserve">. Диксон, ул. </w:t>
      </w:r>
      <w:proofErr w:type="spellStart"/>
      <w:r w:rsidRPr="000005B2">
        <w:t>Таяна</w:t>
      </w:r>
      <w:proofErr w:type="spellEnd"/>
      <w:r w:rsidRPr="000005B2">
        <w:t>, д. 14;</w:t>
      </w:r>
    </w:p>
    <w:p w14:paraId="281A07C0" w14:textId="136471CF" w:rsidR="003067E8" w:rsidRPr="000005B2" w:rsidRDefault="003067E8" w:rsidP="001D4395">
      <w:pPr>
        <w:autoSpaceDE w:val="0"/>
        <w:autoSpaceDN w:val="0"/>
        <w:adjustRightInd w:val="0"/>
        <w:ind w:firstLine="540"/>
        <w:jc w:val="both"/>
      </w:pPr>
      <w:r w:rsidRPr="000005B2">
        <w:t xml:space="preserve">- в магазине </w:t>
      </w:r>
      <w:r w:rsidR="00A13822" w:rsidRPr="000005B2">
        <w:t>«</w:t>
      </w:r>
      <w:r w:rsidRPr="000005B2">
        <w:t>Умка</w:t>
      </w:r>
      <w:r w:rsidR="00A13822" w:rsidRPr="000005B2">
        <w:t>»</w:t>
      </w:r>
      <w:r w:rsidRPr="000005B2">
        <w:t>,</w:t>
      </w:r>
      <w:r w:rsidR="00C15895" w:rsidRPr="000005B2">
        <w:t xml:space="preserve"> Красноярский край, Таймырский Долгано-Ненецкий муниципальный округ,</w:t>
      </w:r>
      <w:r w:rsidRPr="000005B2">
        <w:t xml:space="preserve"> </w:t>
      </w:r>
      <w:proofErr w:type="spellStart"/>
      <w:r w:rsidR="00A13822" w:rsidRPr="000005B2">
        <w:t>г.</w:t>
      </w:r>
      <w:r w:rsidRPr="000005B2">
        <w:t>п</w:t>
      </w:r>
      <w:proofErr w:type="spellEnd"/>
      <w:r w:rsidRPr="000005B2">
        <w:t>. Диксон, ул. Воронина, д. 10.</w:t>
      </w:r>
    </w:p>
    <w:p w14:paraId="09A82499" w14:textId="580A4FC6" w:rsidR="003067E8" w:rsidRPr="000005B2" w:rsidRDefault="003067E8" w:rsidP="001D4395">
      <w:pPr>
        <w:autoSpaceDE w:val="0"/>
        <w:autoSpaceDN w:val="0"/>
        <w:adjustRightInd w:val="0"/>
        <w:ind w:firstLine="540"/>
        <w:jc w:val="both"/>
      </w:pPr>
      <w:r w:rsidRPr="000005B2">
        <w:t xml:space="preserve">1.2. Вестибюль Диксонского филиала Краевого государственного бюджетного учреждения здравоохранения </w:t>
      </w:r>
      <w:r w:rsidR="003C18FB" w:rsidRPr="000005B2">
        <w:t>«</w:t>
      </w:r>
      <w:r w:rsidRPr="000005B2">
        <w:t>Таймырская районная больница</w:t>
      </w:r>
      <w:r w:rsidR="003C18FB" w:rsidRPr="000005B2">
        <w:t>»</w:t>
      </w:r>
      <w:r w:rsidRPr="000005B2">
        <w:t xml:space="preserve"> (далее - КГБУЗ </w:t>
      </w:r>
      <w:r w:rsidR="00A13822" w:rsidRPr="000005B2">
        <w:t>«</w:t>
      </w:r>
      <w:r w:rsidRPr="000005B2">
        <w:t>Таймырская МРБ</w:t>
      </w:r>
      <w:r w:rsidR="00A13822" w:rsidRPr="000005B2">
        <w:t>»</w:t>
      </w:r>
      <w:r w:rsidRPr="000005B2">
        <w:t>),</w:t>
      </w:r>
    </w:p>
    <w:p w14:paraId="1290BEE0" w14:textId="77777777" w:rsidR="003067E8" w:rsidRPr="000005B2" w:rsidRDefault="003067E8" w:rsidP="001D4395">
      <w:pPr>
        <w:autoSpaceDE w:val="0"/>
        <w:autoSpaceDN w:val="0"/>
        <w:adjustRightInd w:val="0"/>
        <w:ind w:firstLine="540"/>
        <w:jc w:val="both"/>
      </w:pPr>
      <w:r w:rsidRPr="000005B2">
        <w:t>1.3. На досках объявлений в подъездах многоквартирных домов, расположенных на территории избирательного участка.</w:t>
      </w:r>
    </w:p>
    <w:p w14:paraId="58804D5C" w14:textId="77777777" w:rsidR="006340FB" w:rsidRPr="000005B2" w:rsidRDefault="006340FB" w:rsidP="001D4395">
      <w:pPr>
        <w:autoSpaceDE w:val="0"/>
        <w:autoSpaceDN w:val="0"/>
        <w:adjustRightInd w:val="0"/>
        <w:ind w:firstLine="540"/>
        <w:jc w:val="both"/>
      </w:pPr>
    </w:p>
    <w:p w14:paraId="0E57F855" w14:textId="189BE82A" w:rsidR="003067E8" w:rsidRPr="000005B2" w:rsidRDefault="003067E8" w:rsidP="001D4395">
      <w:pPr>
        <w:autoSpaceDE w:val="0"/>
        <w:autoSpaceDN w:val="0"/>
        <w:adjustRightInd w:val="0"/>
        <w:ind w:firstLine="540"/>
        <w:jc w:val="both"/>
      </w:pPr>
      <w:r w:rsidRPr="000005B2">
        <w:t>2. В город</w:t>
      </w:r>
      <w:r w:rsidR="000C6A8D" w:rsidRPr="000005B2">
        <w:t>е</w:t>
      </w:r>
      <w:r w:rsidRPr="000005B2">
        <w:t xml:space="preserve"> Дудинка</w:t>
      </w:r>
      <w:r w:rsidR="0045106C" w:rsidRPr="000005B2">
        <w:t xml:space="preserve"> (в границах избирательных участков </w:t>
      </w:r>
      <w:r w:rsidR="00A13822" w:rsidRPr="000005B2">
        <w:t>№</w:t>
      </w:r>
      <w:r w:rsidR="0045106C" w:rsidRPr="000005B2">
        <w:t xml:space="preserve"> 2202-2205, 2207-2210)</w:t>
      </w:r>
      <w:r w:rsidRPr="000005B2">
        <w:t>:</w:t>
      </w:r>
    </w:p>
    <w:p w14:paraId="5FDE8774" w14:textId="48DE9BAC" w:rsidR="003067E8" w:rsidRPr="000005B2" w:rsidRDefault="003067E8" w:rsidP="001D4395">
      <w:pPr>
        <w:autoSpaceDE w:val="0"/>
        <w:autoSpaceDN w:val="0"/>
        <w:adjustRightInd w:val="0"/>
        <w:ind w:firstLine="540"/>
        <w:jc w:val="both"/>
      </w:pPr>
      <w:r w:rsidRPr="000005B2">
        <w:t>2.1. На досках объявлений в подъездах многоквартирных домов, расположенных на соответствующих избирательных участках (</w:t>
      </w:r>
      <w:r w:rsidR="00A13822" w:rsidRPr="000005B2">
        <w:t>№</w:t>
      </w:r>
      <w:r w:rsidRPr="000005B2">
        <w:t xml:space="preserve"> 2202, 2203, 2204, 2205, 2207, 2208, </w:t>
      </w:r>
      <w:r w:rsidR="0045106C" w:rsidRPr="000005B2">
        <w:t xml:space="preserve">2209, </w:t>
      </w:r>
      <w:r w:rsidRPr="000005B2">
        <w:t>2210)</w:t>
      </w:r>
      <w:r w:rsidR="0045106C" w:rsidRPr="000005B2">
        <w:t>;</w:t>
      </w:r>
    </w:p>
    <w:p w14:paraId="76FF5E48" w14:textId="2909B6A4" w:rsidR="003067E8" w:rsidRPr="000005B2" w:rsidRDefault="003067E8" w:rsidP="001D4395">
      <w:pPr>
        <w:autoSpaceDE w:val="0"/>
        <w:autoSpaceDN w:val="0"/>
        <w:adjustRightInd w:val="0"/>
        <w:ind w:firstLine="540"/>
        <w:jc w:val="both"/>
      </w:pPr>
      <w:r w:rsidRPr="000005B2">
        <w:t xml:space="preserve">2.2. В помещении муниципального бюджетного образовательного учреждения образования детей </w:t>
      </w:r>
      <w:r w:rsidR="00A13822" w:rsidRPr="000005B2">
        <w:t>«</w:t>
      </w:r>
      <w:r w:rsidRPr="000005B2">
        <w:t>Детская школа искусств доп</w:t>
      </w:r>
      <w:r w:rsidR="00A13822" w:rsidRPr="000005B2">
        <w:t>олнительного им. Б.Н. Молчанова»</w:t>
      </w:r>
      <w:r w:rsidRPr="000005B2">
        <w:t>, расположенного по адресу:</w:t>
      </w:r>
      <w:r w:rsidR="00C15895" w:rsidRPr="000005B2">
        <w:t xml:space="preserve"> Красноярский край, Таймырский Долгано-Ненецкий муниципальный округ, г. Дудинка,</w:t>
      </w:r>
      <w:r w:rsidRPr="000005B2">
        <w:t xml:space="preserve"> ул. Ленина, д. 30а</w:t>
      </w:r>
      <w:r w:rsidR="0045106C" w:rsidRPr="000005B2">
        <w:t>;</w:t>
      </w:r>
    </w:p>
    <w:p w14:paraId="3DD0D4A3" w14:textId="77777777" w:rsidR="003067E8" w:rsidRPr="000005B2" w:rsidRDefault="003067E8" w:rsidP="001D4395">
      <w:pPr>
        <w:autoSpaceDE w:val="0"/>
        <w:autoSpaceDN w:val="0"/>
        <w:adjustRightInd w:val="0"/>
        <w:ind w:firstLine="540"/>
        <w:jc w:val="both"/>
      </w:pPr>
      <w:r w:rsidRPr="000005B2">
        <w:t>2.3. В местах общего пользования (торгово-развлекательные комплексы):</w:t>
      </w:r>
    </w:p>
    <w:p w14:paraId="5F37056F" w14:textId="7EA2B979" w:rsidR="003067E8" w:rsidRPr="000005B2" w:rsidRDefault="003067E8" w:rsidP="001D4395">
      <w:pPr>
        <w:autoSpaceDE w:val="0"/>
        <w:autoSpaceDN w:val="0"/>
        <w:adjustRightInd w:val="0"/>
        <w:ind w:firstLine="540"/>
        <w:jc w:val="both"/>
      </w:pPr>
      <w:proofErr w:type="gramStart"/>
      <w:r w:rsidRPr="000005B2">
        <w:t xml:space="preserve">- ул. Островского, д. 14, </w:t>
      </w:r>
      <w:r w:rsidR="00C15895" w:rsidRPr="000005B2">
        <w:t xml:space="preserve">Красноярский край, Таймырский Долгано-Ненецкий муниципальный округ, г. Дудинка, </w:t>
      </w:r>
      <w:r w:rsidRPr="000005B2">
        <w:t xml:space="preserve">универмаг </w:t>
      </w:r>
      <w:r w:rsidR="00A13822" w:rsidRPr="000005B2">
        <w:t>«</w:t>
      </w:r>
      <w:r w:rsidRPr="000005B2">
        <w:t>Норильск</w:t>
      </w:r>
      <w:r w:rsidR="00A13822" w:rsidRPr="000005B2">
        <w:t>»</w:t>
      </w:r>
      <w:r w:rsidRPr="000005B2">
        <w:t>;</w:t>
      </w:r>
      <w:proofErr w:type="gramEnd"/>
    </w:p>
    <w:p w14:paraId="5CD84C43" w14:textId="2D58FF8A" w:rsidR="003067E8" w:rsidRPr="000005B2" w:rsidRDefault="003067E8" w:rsidP="001D4395">
      <w:pPr>
        <w:autoSpaceDE w:val="0"/>
        <w:autoSpaceDN w:val="0"/>
        <w:adjustRightInd w:val="0"/>
        <w:ind w:firstLine="540"/>
        <w:jc w:val="both"/>
      </w:pPr>
      <w:proofErr w:type="gramStart"/>
      <w:r w:rsidRPr="000005B2">
        <w:t>- ул. Островского, д. 9,</w:t>
      </w:r>
      <w:r w:rsidR="00C15895" w:rsidRPr="000005B2">
        <w:t xml:space="preserve"> Красноярский край, Таймырский Долгано-Ненецкий муниципальный округ, г. Дудинка,</w:t>
      </w:r>
      <w:r w:rsidRPr="000005B2">
        <w:t xml:space="preserve"> МБУК </w:t>
      </w:r>
      <w:r w:rsidR="00A13822" w:rsidRPr="000005B2">
        <w:t>«</w:t>
      </w:r>
      <w:r w:rsidRPr="000005B2">
        <w:t xml:space="preserve">КДЦ </w:t>
      </w:r>
      <w:r w:rsidR="00A13822" w:rsidRPr="000005B2">
        <w:t>«</w:t>
      </w:r>
      <w:r w:rsidRPr="000005B2">
        <w:t>Арктика</w:t>
      </w:r>
      <w:r w:rsidR="00A13822" w:rsidRPr="000005B2">
        <w:t>»</w:t>
      </w:r>
      <w:r w:rsidR="0045106C" w:rsidRPr="000005B2">
        <w:t>;</w:t>
      </w:r>
      <w:proofErr w:type="gramEnd"/>
    </w:p>
    <w:p w14:paraId="70F2977B" w14:textId="206D0B56" w:rsidR="003067E8" w:rsidRPr="000005B2" w:rsidRDefault="003067E8" w:rsidP="001D4395">
      <w:pPr>
        <w:autoSpaceDE w:val="0"/>
        <w:autoSpaceDN w:val="0"/>
        <w:adjustRightInd w:val="0"/>
        <w:ind w:firstLine="540"/>
        <w:jc w:val="both"/>
      </w:pPr>
      <w:r w:rsidRPr="000005B2">
        <w:lastRenderedPageBreak/>
        <w:t xml:space="preserve">2.4. В подразделениях КГБУЗ </w:t>
      </w:r>
      <w:r w:rsidR="00A13822" w:rsidRPr="000005B2">
        <w:t>«</w:t>
      </w:r>
      <w:proofErr w:type="gramStart"/>
      <w:r w:rsidRPr="000005B2">
        <w:t>Таймырская</w:t>
      </w:r>
      <w:proofErr w:type="gramEnd"/>
      <w:r w:rsidRPr="000005B2">
        <w:t xml:space="preserve"> МРБ</w:t>
      </w:r>
      <w:r w:rsidR="00A13822" w:rsidRPr="000005B2">
        <w:t>»</w:t>
      </w:r>
      <w:r w:rsidRPr="000005B2">
        <w:t>:</w:t>
      </w:r>
    </w:p>
    <w:p w14:paraId="25AA2E2A" w14:textId="7B8E3DAD" w:rsidR="003067E8" w:rsidRPr="000005B2" w:rsidRDefault="003067E8" w:rsidP="001D4395">
      <w:pPr>
        <w:autoSpaceDE w:val="0"/>
        <w:autoSpaceDN w:val="0"/>
        <w:adjustRightInd w:val="0"/>
        <w:ind w:firstLine="540"/>
        <w:jc w:val="both"/>
      </w:pPr>
      <w:r w:rsidRPr="000005B2">
        <w:t>- вестибюль взрослой поликлиники (</w:t>
      </w:r>
      <w:r w:rsidR="00C15895" w:rsidRPr="000005B2">
        <w:t xml:space="preserve">Красноярский край, Таймырский Долгано-Ненецкий муниципальный округ, г. Дудинка, </w:t>
      </w:r>
      <w:r w:rsidRPr="000005B2">
        <w:t>ул. Островского, 14в);</w:t>
      </w:r>
    </w:p>
    <w:p w14:paraId="0CB9CB11" w14:textId="77777777" w:rsidR="003067E8" w:rsidRPr="000005B2" w:rsidRDefault="003067E8" w:rsidP="001D4395">
      <w:pPr>
        <w:autoSpaceDE w:val="0"/>
        <w:autoSpaceDN w:val="0"/>
        <w:adjustRightInd w:val="0"/>
        <w:ind w:firstLine="540"/>
        <w:jc w:val="both"/>
      </w:pPr>
      <w:r w:rsidRPr="000005B2">
        <w:t>- вестибюль детской поликлиники и стационарного педиатрического отделения (ул. Островского, 14);</w:t>
      </w:r>
    </w:p>
    <w:p w14:paraId="4EAFFB6E" w14:textId="46E4303B" w:rsidR="003067E8" w:rsidRPr="000005B2" w:rsidRDefault="003067E8" w:rsidP="001D4395">
      <w:pPr>
        <w:autoSpaceDE w:val="0"/>
        <w:autoSpaceDN w:val="0"/>
        <w:adjustRightInd w:val="0"/>
        <w:ind w:firstLine="540"/>
        <w:jc w:val="both"/>
      </w:pPr>
      <w:r w:rsidRPr="000005B2">
        <w:t>- вестибюль женской консультации (</w:t>
      </w:r>
      <w:r w:rsidR="00C15895" w:rsidRPr="000005B2">
        <w:t xml:space="preserve">Красноярский край, Таймырский Долгано-Ненецкий муниципальный округ, г. Дудинка, </w:t>
      </w:r>
      <w:r w:rsidRPr="000005B2">
        <w:t>ул. Островского, 14б);</w:t>
      </w:r>
    </w:p>
    <w:p w14:paraId="504D83E6" w14:textId="59B5213B" w:rsidR="003067E8" w:rsidRPr="000005B2" w:rsidRDefault="003067E8" w:rsidP="001D4395">
      <w:pPr>
        <w:autoSpaceDE w:val="0"/>
        <w:autoSpaceDN w:val="0"/>
        <w:adjustRightInd w:val="0"/>
        <w:ind w:firstLine="540"/>
        <w:jc w:val="both"/>
      </w:pPr>
      <w:r w:rsidRPr="000005B2">
        <w:t>- вестибюль противотуберкулезного диспансера (</w:t>
      </w:r>
      <w:r w:rsidR="006E1B51" w:rsidRPr="000005B2">
        <w:t xml:space="preserve">Красноярский край, Таймырский Долгано-Ненецкий муниципальный округ, г. Дудинка, </w:t>
      </w:r>
      <w:r w:rsidRPr="000005B2">
        <w:t>ул. Всесвятского, 5)</w:t>
      </w:r>
      <w:r w:rsidR="000C6A8D" w:rsidRPr="000005B2">
        <w:t>.</w:t>
      </w:r>
    </w:p>
    <w:p w14:paraId="49EFC4FE" w14:textId="77777777" w:rsidR="006340FB" w:rsidRPr="000005B2" w:rsidRDefault="006340FB" w:rsidP="001D4395">
      <w:pPr>
        <w:autoSpaceDE w:val="0"/>
        <w:autoSpaceDN w:val="0"/>
        <w:adjustRightInd w:val="0"/>
        <w:ind w:firstLine="540"/>
        <w:jc w:val="both"/>
      </w:pPr>
    </w:p>
    <w:p w14:paraId="48C9FFB2" w14:textId="02256B28" w:rsidR="003067E8" w:rsidRPr="000005B2" w:rsidRDefault="000C6A8D" w:rsidP="001D4395">
      <w:pPr>
        <w:autoSpaceDE w:val="0"/>
        <w:autoSpaceDN w:val="0"/>
        <w:adjustRightInd w:val="0"/>
        <w:ind w:firstLine="540"/>
        <w:jc w:val="both"/>
      </w:pPr>
      <w:r w:rsidRPr="000005B2">
        <w:t>3. В пос</w:t>
      </w:r>
      <w:r w:rsidR="00A13822" w:rsidRPr="000005B2">
        <w:t>е</w:t>
      </w:r>
      <w:r w:rsidRPr="000005B2">
        <w:t xml:space="preserve">лке </w:t>
      </w:r>
      <w:proofErr w:type="spellStart"/>
      <w:r w:rsidRPr="000005B2">
        <w:t>Потапово</w:t>
      </w:r>
      <w:proofErr w:type="spellEnd"/>
      <w:r w:rsidRPr="000005B2">
        <w:t xml:space="preserve"> </w:t>
      </w:r>
      <w:r w:rsidR="006340FB" w:rsidRPr="000005B2">
        <w:t xml:space="preserve">(в границах избирательного участка </w:t>
      </w:r>
      <w:r w:rsidR="00A13822" w:rsidRPr="000005B2">
        <w:t xml:space="preserve">№ </w:t>
      </w:r>
      <w:r w:rsidR="006340FB" w:rsidRPr="000005B2">
        <w:t>2212)</w:t>
      </w:r>
      <w:r w:rsidR="00A13822" w:rsidRPr="000005B2">
        <w:t xml:space="preserve"> </w:t>
      </w:r>
      <w:r w:rsidRPr="000005B2">
        <w:t xml:space="preserve">- </w:t>
      </w:r>
      <w:r w:rsidR="003067E8" w:rsidRPr="000005B2">
        <w:t xml:space="preserve">вестибюль участковой врачебной амбулатории в п. </w:t>
      </w:r>
      <w:proofErr w:type="spellStart"/>
      <w:r w:rsidR="003067E8" w:rsidRPr="000005B2">
        <w:t>Потапово</w:t>
      </w:r>
      <w:proofErr w:type="spellEnd"/>
      <w:r w:rsidRPr="000005B2">
        <w:t>.</w:t>
      </w:r>
    </w:p>
    <w:p w14:paraId="5A79FCED" w14:textId="77777777" w:rsidR="006340FB" w:rsidRPr="000005B2" w:rsidRDefault="006340FB" w:rsidP="001D4395">
      <w:pPr>
        <w:autoSpaceDE w:val="0"/>
        <w:autoSpaceDN w:val="0"/>
        <w:adjustRightInd w:val="0"/>
        <w:ind w:firstLine="540"/>
        <w:jc w:val="both"/>
      </w:pPr>
    </w:p>
    <w:p w14:paraId="08633426" w14:textId="6F0D4FC5" w:rsidR="003067E8" w:rsidRPr="000005B2" w:rsidRDefault="000C6A8D" w:rsidP="001D4395">
      <w:pPr>
        <w:autoSpaceDE w:val="0"/>
        <w:autoSpaceDN w:val="0"/>
        <w:adjustRightInd w:val="0"/>
        <w:ind w:firstLine="540"/>
        <w:jc w:val="both"/>
      </w:pPr>
      <w:r w:rsidRPr="000005B2">
        <w:t>4. В пос</w:t>
      </w:r>
      <w:r w:rsidR="004244D3" w:rsidRPr="000005B2">
        <w:t>е</w:t>
      </w:r>
      <w:r w:rsidRPr="000005B2">
        <w:t xml:space="preserve">лке </w:t>
      </w:r>
      <w:proofErr w:type="spellStart"/>
      <w:r w:rsidRPr="000005B2">
        <w:t>Волочанка</w:t>
      </w:r>
      <w:proofErr w:type="spellEnd"/>
      <w:r w:rsidRPr="000005B2">
        <w:t xml:space="preserve"> </w:t>
      </w:r>
      <w:r w:rsidR="006340FB" w:rsidRPr="000005B2">
        <w:t xml:space="preserve">(в границах избирательного участка </w:t>
      </w:r>
      <w:r w:rsidR="004244D3" w:rsidRPr="000005B2">
        <w:t xml:space="preserve">№ </w:t>
      </w:r>
      <w:r w:rsidR="006340FB" w:rsidRPr="000005B2">
        <w:t>2215)</w:t>
      </w:r>
      <w:r w:rsidR="004244D3" w:rsidRPr="000005B2">
        <w:t xml:space="preserve"> </w:t>
      </w:r>
      <w:r w:rsidR="003067E8" w:rsidRPr="000005B2">
        <w:t xml:space="preserve">- вестибюль участковой больницы в п. </w:t>
      </w:r>
      <w:proofErr w:type="spellStart"/>
      <w:r w:rsidR="003067E8" w:rsidRPr="000005B2">
        <w:t>Волочанка</w:t>
      </w:r>
      <w:proofErr w:type="spellEnd"/>
      <w:r w:rsidRPr="000005B2">
        <w:t>.</w:t>
      </w:r>
    </w:p>
    <w:p w14:paraId="60321BC1" w14:textId="77777777" w:rsidR="006340FB" w:rsidRPr="000005B2" w:rsidRDefault="006340FB" w:rsidP="001D4395">
      <w:pPr>
        <w:autoSpaceDE w:val="0"/>
        <w:autoSpaceDN w:val="0"/>
        <w:adjustRightInd w:val="0"/>
        <w:ind w:firstLine="540"/>
        <w:jc w:val="both"/>
      </w:pPr>
    </w:p>
    <w:p w14:paraId="60D4392B" w14:textId="76AFE250" w:rsidR="003067E8" w:rsidRPr="000005B2" w:rsidRDefault="000C6A8D" w:rsidP="001D4395">
      <w:pPr>
        <w:autoSpaceDE w:val="0"/>
        <w:autoSpaceDN w:val="0"/>
        <w:adjustRightInd w:val="0"/>
        <w:ind w:firstLine="540"/>
        <w:jc w:val="both"/>
      </w:pPr>
      <w:r w:rsidRPr="000005B2">
        <w:t xml:space="preserve">5. </w:t>
      </w:r>
      <w:r w:rsidR="0045106C" w:rsidRPr="000005B2">
        <w:t>В</w:t>
      </w:r>
      <w:r w:rsidRPr="000005B2">
        <w:t xml:space="preserve"> поселке </w:t>
      </w:r>
      <w:proofErr w:type="spellStart"/>
      <w:r w:rsidRPr="000005B2">
        <w:t>Усть-Авам</w:t>
      </w:r>
      <w:proofErr w:type="spellEnd"/>
      <w:r w:rsidRPr="000005B2">
        <w:t xml:space="preserve"> </w:t>
      </w:r>
      <w:r w:rsidR="006340FB" w:rsidRPr="000005B2">
        <w:t xml:space="preserve">(в границах избирательного участка </w:t>
      </w:r>
      <w:r w:rsidR="004244D3" w:rsidRPr="000005B2">
        <w:t xml:space="preserve">№ </w:t>
      </w:r>
      <w:r w:rsidR="006340FB" w:rsidRPr="000005B2">
        <w:t>2214)</w:t>
      </w:r>
      <w:r w:rsidR="004244D3" w:rsidRPr="000005B2">
        <w:t xml:space="preserve"> </w:t>
      </w:r>
      <w:r w:rsidR="003067E8" w:rsidRPr="000005B2">
        <w:t xml:space="preserve">- вестибюль участковой больницы в п. </w:t>
      </w:r>
      <w:proofErr w:type="spellStart"/>
      <w:r w:rsidR="003067E8" w:rsidRPr="000005B2">
        <w:t>Усть-Авам</w:t>
      </w:r>
      <w:proofErr w:type="spellEnd"/>
      <w:r w:rsidR="003067E8" w:rsidRPr="000005B2">
        <w:t>;</w:t>
      </w:r>
    </w:p>
    <w:p w14:paraId="50816EBB" w14:textId="77777777" w:rsidR="006340FB" w:rsidRPr="000005B2" w:rsidRDefault="006340FB" w:rsidP="001D4395">
      <w:pPr>
        <w:autoSpaceDE w:val="0"/>
        <w:autoSpaceDN w:val="0"/>
        <w:adjustRightInd w:val="0"/>
        <w:ind w:firstLine="540"/>
        <w:jc w:val="both"/>
      </w:pPr>
    </w:p>
    <w:p w14:paraId="48A21CA2" w14:textId="456ACE95" w:rsidR="003067E8" w:rsidRPr="000005B2" w:rsidRDefault="000005B2" w:rsidP="001D4395">
      <w:pPr>
        <w:autoSpaceDE w:val="0"/>
        <w:autoSpaceDN w:val="0"/>
        <w:adjustRightInd w:val="0"/>
        <w:ind w:firstLine="540"/>
        <w:jc w:val="both"/>
      </w:pPr>
      <w:r>
        <w:t xml:space="preserve">6. В поселке </w:t>
      </w:r>
      <w:proofErr w:type="spellStart"/>
      <w:r>
        <w:t>Хантайское</w:t>
      </w:r>
      <w:proofErr w:type="spellEnd"/>
      <w:r>
        <w:t xml:space="preserve"> </w:t>
      </w:r>
      <w:r w:rsidR="000C6A8D" w:rsidRPr="000005B2">
        <w:t xml:space="preserve">Озеро </w:t>
      </w:r>
      <w:r w:rsidR="006340FB" w:rsidRPr="000005B2">
        <w:t xml:space="preserve">(в границах избирательного участка </w:t>
      </w:r>
      <w:r w:rsidR="002D2CB0" w:rsidRPr="000005B2">
        <w:t xml:space="preserve">           </w:t>
      </w:r>
      <w:r w:rsidR="004244D3" w:rsidRPr="000005B2">
        <w:t xml:space="preserve">№ </w:t>
      </w:r>
      <w:r w:rsidR="006340FB" w:rsidRPr="000005B2">
        <w:t xml:space="preserve">2213) </w:t>
      </w:r>
      <w:r w:rsidR="000C6A8D" w:rsidRPr="000005B2">
        <w:t xml:space="preserve">- </w:t>
      </w:r>
      <w:r w:rsidR="003067E8" w:rsidRPr="000005B2">
        <w:t>вестибюль участковой врачебной амбулатории в п. Хантайское Озеро.</w:t>
      </w:r>
    </w:p>
    <w:p w14:paraId="4D9BE5CC" w14:textId="77777777" w:rsidR="006340FB" w:rsidRPr="000005B2" w:rsidRDefault="006340FB" w:rsidP="001D4395">
      <w:pPr>
        <w:autoSpaceDE w:val="0"/>
        <w:autoSpaceDN w:val="0"/>
        <w:adjustRightInd w:val="0"/>
        <w:ind w:firstLine="540"/>
        <w:jc w:val="both"/>
      </w:pPr>
    </w:p>
    <w:p w14:paraId="14D38E6A" w14:textId="13A5E87A" w:rsidR="003067E8" w:rsidRPr="000005B2" w:rsidRDefault="000C6A8D" w:rsidP="001D4395">
      <w:pPr>
        <w:autoSpaceDE w:val="0"/>
        <w:autoSpaceDN w:val="0"/>
        <w:adjustRightInd w:val="0"/>
        <w:ind w:firstLine="540"/>
        <w:jc w:val="both"/>
      </w:pPr>
      <w:r w:rsidRPr="000005B2">
        <w:t>7</w:t>
      </w:r>
      <w:r w:rsidR="003067E8" w:rsidRPr="000005B2">
        <w:t xml:space="preserve">. В </w:t>
      </w:r>
      <w:r w:rsidRPr="000005B2">
        <w:t>селе</w:t>
      </w:r>
      <w:r w:rsidR="003067E8" w:rsidRPr="000005B2">
        <w:t xml:space="preserve"> Караул</w:t>
      </w:r>
      <w:r w:rsidR="006340FB" w:rsidRPr="000005B2">
        <w:t xml:space="preserve"> (в границах избирательного участка </w:t>
      </w:r>
      <w:r w:rsidR="004244D3" w:rsidRPr="000005B2">
        <w:t>№</w:t>
      </w:r>
      <w:r w:rsidR="006340FB" w:rsidRPr="000005B2">
        <w:t xml:space="preserve"> 2219)</w:t>
      </w:r>
      <w:r w:rsidR="003067E8" w:rsidRPr="000005B2">
        <w:t>:</w:t>
      </w:r>
    </w:p>
    <w:p w14:paraId="2013DFAF" w14:textId="2D83F249" w:rsidR="000C6A8D" w:rsidRPr="000005B2" w:rsidRDefault="000C6A8D" w:rsidP="001D4395">
      <w:pPr>
        <w:autoSpaceDE w:val="0"/>
        <w:autoSpaceDN w:val="0"/>
        <w:adjustRightInd w:val="0"/>
        <w:ind w:firstLine="540"/>
        <w:jc w:val="both"/>
      </w:pPr>
      <w:r w:rsidRPr="000005B2">
        <w:t>7</w:t>
      </w:r>
      <w:r w:rsidR="003067E8" w:rsidRPr="000005B2">
        <w:t xml:space="preserve">.1. В помещении центральной библиотеки с. Караул </w:t>
      </w:r>
      <w:r w:rsidR="000005B2">
        <w:t xml:space="preserve">                        </w:t>
      </w:r>
      <w:r w:rsidR="004244D3" w:rsidRPr="000005B2">
        <w:t>МКУК</w:t>
      </w:r>
      <w:r w:rsidR="003067E8" w:rsidRPr="000005B2">
        <w:t xml:space="preserve"> </w:t>
      </w:r>
      <w:r w:rsidR="004244D3" w:rsidRPr="000005B2">
        <w:t>«</w:t>
      </w:r>
      <w:r w:rsidR="003067E8" w:rsidRPr="000005B2">
        <w:t>Центральная библиотечная система</w:t>
      </w:r>
      <w:r w:rsidR="004244D3" w:rsidRPr="000005B2">
        <w:t>»</w:t>
      </w:r>
      <w:r w:rsidRPr="000005B2">
        <w:t>;</w:t>
      </w:r>
    </w:p>
    <w:p w14:paraId="3954713D" w14:textId="3FD6A1A3" w:rsidR="000C6A8D" w:rsidRPr="000005B2" w:rsidRDefault="000C6A8D" w:rsidP="001D4395">
      <w:pPr>
        <w:autoSpaceDE w:val="0"/>
        <w:autoSpaceDN w:val="0"/>
        <w:adjustRightInd w:val="0"/>
        <w:ind w:firstLine="540"/>
        <w:jc w:val="both"/>
      </w:pPr>
      <w:r w:rsidRPr="000005B2">
        <w:t xml:space="preserve">7.2. Вестибюль Караульского филиала КГБУЗ </w:t>
      </w:r>
      <w:r w:rsidR="004244D3" w:rsidRPr="000005B2">
        <w:t>«</w:t>
      </w:r>
      <w:r w:rsidRPr="000005B2">
        <w:t>Таймырская районная больница</w:t>
      </w:r>
      <w:r w:rsidR="004244D3" w:rsidRPr="000005B2">
        <w:t>»</w:t>
      </w:r>
      <w:r w:rsidRPr="000005B2">
        <w:t>.</w:t>
      </w:r>
    </w:p>
    <w:p w14:paraId="70F21D54" w14:textId="77777777" w:rsidR="006340FB" w:rsidRPr="000005B2" w:rsidRDefault="006340FB" w:rsidP="001D4395">
      <w:pPr>
        <w:autoSpaceDE w:val="0"/>
        <w:autoSpaceDN w:val="0"/>
        <w:adjustRightInd w:val="0"/>
        <w:ind w:firstLine="540"/>
        <w:jc w:val="both"/>
      </w:pPr>
    </w:p>
    <w:p w14:paraId="512576D6" w14:textId="3400B933" w:rsidR="000C6A8D" w:rsidRPr="000005B2" w:rsidRDefault="000C6A8D" w:rsidP="001D4395">
      <w:pPr>
        <w:autoSpaceDE w:val="0"/>
        <w:autoSpaceDN w:val="0"/>
        <w:adjustRightInd w:val="0"/>
        <w:ind w:firstLine="540"/>
        <w:jc w:val="both"/>
      </w:pPr>
      <w:r w:rsidRPr="000005B2">
        <w:t xml:space="preserve">8. В поселке </w:t>
      </w:r>
      <w:proofErr w:type="spellStart"/>
      <w:r w:rsidRPr="000005B2">
        <w:t>Байкаловск</w:t>
      </w:r>
      <w:proofErr w:type="spellEnd"/>
      <w:r w:rsidR="006340FB" w:rsidRPr="000005B2">
        <w:t xml:space="preserve"> (в границах избирательного участка </w:t>
      </w:r>
      <w:r w:rsidR="004244D3" w:rsidRPr="000005B2">
        <w:t>№</w:t>
      </w:r>
      <w:r w:rsidR="006340FB" w:rsidRPr="000005B2">
        <w:t xml:space="preserve"> 2221)</w:t>
      </w:r>
      <w:r w:rsidRPr="000005B2">
        <w:t>:</w:t>
      </w:r>
    </w:p>
    <w:p w14:paraId="32C19F5C" w14:textId="384D7A89" w:rsidR="000C6A8D" w:rsidRPr="000005B2" w:rsidRDefault="000C6A8D" w:rsidP="001D4395">
      <w:pPr>
        <w:autoSpaceDE w:val="0"/>
        <w:autoSpaceDN w:val="0"/>
        <w:adjustRightInd w:val="0"/>
        <w:ind w:firstLine="540"/>
        <w:jc w:val="both"/>
      </w:pPr>
      <w:r w:rsidRPr="000005B2">
        <w:t xml:space="preserve">8.1. В помещении библиотеки-филиала МКУК </w:t>
      </w:r>
      <w:r w:rsidR="004244D3" w:rsidRPr="000005B2">
        <w:t>«</w:t>
      </w:r>
      <w:r w:rsidRPr="000005B2">
        <w:t>Централизованная библиотечная система</w:t>
      </w:r>
      <w:r w:rsidR="004244D3" w:rsidRPr="000005B2">
        <w:t>»</w:t>
      </w:r>
      <w:r w:rsidRPr="000005B2">
        <w:t xml:space="preserve"> в п. </w:t>
      </w:r>
      <w:proofErr w:type="spellStart"/>
      <w:r w:rsidRPr="000005B2">
        <w:t>Байкаловск</w:t>
      </w:r>
      <w:proofErr w:type="spellEnd"/>
      <w:r w:rsidRPr="000005B2">
        <w:t>;</w:t>
      </w:r>
    </w:p>
    <w:p w14:paraId="7F134C8F" w14:textId="3CF169CF" w:rsidR="000C6A8D" w:rsidRPr="000005B2" w:rsidRDefault="000C6A8D" w:rsidP="001D4395">
      <w:pPr>
        <w:autoSpaceDE w:val="0"/>
        <w:autoSpaceDN w:val="0"/>
        <w:adjustRightInd w:val="0"/>
        <w:ind w:firstLine="540"/>
        <w:jc w:val="both"/>
      </w:pPr>
      <w:r w:rsidRPr="000005B2">
        <w:t xml:space="preserve">8.2. Вестибюль отделения КГБУЗ </w:t>
      </w:r>
      <w:r w:rsidR="004244D3" w:rsidRPr="000005B2">
        <w:t>«</w:t>
      </w:r>
      <w:r w:rsidRPr="000005B2">
        <w:t>Таймырская районная больница</w:t>
      </w:r>
      <w:r w:rsidR="004244D3" w:rsidRPr="000005B2">
        <w:t>»</w:t>
      </w:r>
      <w:r w:rsidRPr="000005B2">
        <w:t xml:space="preserve"> в </w:t>
      </w:r>
      <w:r w:rsidR="004244D3" w:rsidRPr="000005B2">
        <w:t xml:space="preserve">        </w:t>
      </w:r>
      <w:r w:rsidRPr="000005B2">
        <w:t xml:space="preserve">п. </w:t>
      </w:r>
      <w:proofErr w:type="spellStart"/>
      <w:r w:rsidRPr="000005B2">
        <w:t>Байкаловск</w:t>
      </w:r>
      <w:proofErr w:type="spellEnd"/>
      <w:r w:rsidRPr="000005B2">
        <w:t>.</w:t>
      </w:r>
    </w:p>
    <w:p w14:paraId="42B20946" w14:textId="77777777" w:rsidR="006340FB" w:rsidRPr="000005B2" w:rsidRDefault="006340FB" w:rsidP="001D4395">
      <w:pPr>
        <w:autoSpaceDE w:val="0"/>
        <w:autoSpaceDN w:val="0"/>
        <w:adjustRightInd w:val="0"/>
        <w:ind w:firstLine="540"/>
        <w:jc w:val="both"/>
      </w:pPr>
    </w:p>
    <w:p w14:paraId="0CD649C0" w14:textId="66DE342D" w:rsidR="000C6A8D" w:rsidRPr="000005B2" w:rsidRDefault="000C6A8D" w:rsidP="001D4395">
      <w:pPr>
        <w:autoSpaceDE w:val="0"/>
        <w:autoSpaceDN w:val="0"/>
        <w:adjustRightInd w:val="0"/>
        <w:ind w:firstLine="540"/>
        <w:jc w:val="both"/>
      </w:pPr>
      <w:r w:rsidRPr="000005B2">
        <w:t>9. В поселке Воронцово</w:t>
      </w:r>
      <w:r w:rsidR="006340FB" w:rsidRPr="000005B2">
        <w:t xml:space="preserve"> (в границах избирательного участка </w:t>
      </w:r>
      <w:r w:rsidR="004244D3" w:rsidRPr="000005B2">
        <w:t>№</w:t>
      </w:r>
      <w:r w:rsidR="006340FB" w:rsidRPr="000005B2">
        <w:t xml:space="preserve"> 2217)</w:t>
      </w:r>
      <w:r w:rsidRPr="000005B2">
        <w:t>:</w:t>
      </w:r>
    </w:p>
    <w:p w14:paraId="13D80799" w14:textId="3CB6AB9C" w:rsidR="000C6A8D" w:rsidRPr="000005B2" w:rsidRDefault="000C6A8D" w:rsidP="001D4395">
      <w:pPr>
        <w:autoSpaceDE w:val="0"/>
        <w:autoSpaceDN w:val="0"/>
        <w:adjustRightInd w:val="0"/>
        <w:ind w:firstLine="540"/>
        <w:jc w:val="both"/>
      </w:pPr>
      <w:r w:rsidRPr="000005B2">
        <w:t xml:space="preserve">9.1. В помещении библиотеки-филиала МКУК </w:t>
      </w:r>
      <w:r w:rsidR="004244D3" w:rsidRPr="000005B2">
        <w:t>«</w:t>
      </w:r>
      <w:r w:rsidRPr="000005B2">
        <w:t>Централизованная библиотечная система</w:t>
      </w:r>
      <w:r w:rsidR="004244D3" w:rsidRPr="000005B2">
        <w:t>»</w:t>
      </w:r>
      <w:r w:rsidRPr="000005B2">
        <w:t xml:space="preserve"> в п. Воронцово;</w:t>
      </w:r>
    </w:p>
    <w:p w14:paraId="4B9B9261" w14:textId="09F8C87D" w:rsidR="000C6A8D" w:rsidRPr="000005B2" w:rsidRDefault="000C6A8D" w:rsidP="001D4395">
      <w:pPr>
        <w:autoSpaceDE w:val="0"/>
        <w:autoSpaceDN w:val="0"/>
        <w:adjustRightInd w:val="0"/>
        <w:ind w:firstLine="540"/>
        <w:jc w:val="both"/>
      </w:pPr>
      <w:r w:rsidRPr="000005B2">
        <w:t xml:space="preserve">9.2. Вестибюль отделения КГБУЗ </w:t>
      </w:r>
      <w:r w:rsidR="004244D3" w:rsidRPr="000005B2">
        <w:t>«Таймырская районная больница»</w:t>
      </w:r>
      <w:r w:rsidRPr="000005B2">
        <w:t xml:space="preserve"> в </w:t>
      </w:r>
      <w:r w:rsidR="004244D3" w:rsidRPr="000005B2">
        <w:t xml:space="preserve">         </w:t>
      </w:r>
      <w:r w:rsidRPr="000005B2">
        <w:t>п. Воронцово.</w:t>
      </w:r>
    </w:p>
    <w:p w14:paraId="6F398E76" w14:textId="77777777" w:rsidR="006340FB" w:rsidRPr="000005B2" w:rsidRDefault="006340FB" w:rsidP="001D4395">
      <w:pPr>
        <w:autoSpaceDE w:val="0"/>
        <w:autoSpaceDN w:val="0"/>
        <w:adjustRightInd w:val="0"/>
        <w:ind w:firstLine="540"/>
        <w:jc w:val="both"/>
      </w:pPr>
    </w:p>
    <w:p w14:paraId="3695AF38" w14:textId="5988C183" w:rsidR="000C6A8D" w:rsidRPr="000005B2" w:rsidRDefault="00F5128E" w:rsidP="001D4395">
      <w:pPr>
        <w:autoSpaceDE w:val="0"/>
        <w:autoSpaceDN w:val="0"/>
        <w:adjustRightInd w:val="0"/>
        <w:ind w:firstLine="540"/>
        <w:jc w:val="both"/>
      </w:pPr>
      <w:r w:rsidRPr="000005B2">
        <w:t>10</w:t>
      </w:r>
      <w:r w:rsidR="000C6A8D" w:rsidRPr="000005B2">
        <w:t xml:space="preserve">. В поселке </w:t>
      </w:r>
      <w:r w:rsidRPr="000005B2">
        <w:t>Носок</w:t>
      </w:r>
      <w:r w:rsidR="006340FB" w:rsidRPr="000005B2">
        <w:t xml:space="preserve"> (в границах избирательного участка </w:t>
      </w:r>
      <w:r w:rsidR="004244D3" w:rsidRPr="000005B2">
        <w:t>№</w:t>
      </w:r>
      <w:r w:rsidR="006340FB" w:rsidRPr="000005B2">
        <w:t xml:space="preserve"> 2220)</w:t>
      </w:r>
      <w:r w:rsidR="000C6A8D" w:rsidRPr="000005B2">
        <w:t>:</w:t>
      </w:r>
    </w:p>
    <w:p w14:paraId="276FDB3A" w14:textId="6DC4F412" w:rsidR="000C6A8D" w:rsidRPr="000005B2" w:rsidRDefault="00F5128E" w:rsidP="001D4395">
      <w:pPr>
        <w:autoSpaceDE w:val="0"/>
        <w:autoSpaceDN w:val="0"/>
        <w:adjustRightInd w:val="0"/>
        <w:ind w:firstLine="540"/>
        <w:jc w:val="both"/>
      </w:pPr>
      <w:r w:rsidRPr="000005B2">
        <w:t>10</w:t>
      </w:r>
      <w:r w:rsidR="000C6A8D" w:rsidRPr="000005B2">
        <w:t xml:space="preserve">.1. В помещении библиотеки-филиала МКУК </w:t>
      </w:r>
      <w:r w:rsidR="004244D3" w:rsidRPr="000005B2">
        <w:t>«</w:t>
      </w:r>
      <w:r w:rsidR="000C6A8D" w:rsidRPr="000005B2">
        <w:t>Централизованная библиотечная система</w:t>
      </w:r>
      <w:r w:rsidR="004244D3" w:rsidRPr="000005B2">
        <w:t>»</w:t>
      </w:r>
      <w:r w:rsidR="000C6A8D" w:rsidRPr="000005B2">
        <w:t xml:space="preserve"> в п. </w:t>
      </w:r>
      <w:r w:rsidRPr="000005B2">
        <w:t>Носок</w:t>
      </w:r>
      <w:r w:rsidR="000C6A8D" w:rsidRPr="000005B2">
        <w:t>;</w:t>
      </w:r>
    </w:p>
    <w:p w14:paraId="4E7804B0" w14:textId="65F8CB40" w:rsidR="000C6A8D" w:rsidRPr="000005B2" w:rsidRDefault="00F5128E" w:rsidP="001D4395">
      <w:pPr>
        <w:autoSpaceDE w:val="0"/>
        <w:autoSpaceDN w:val="0"/>
        <w:adjustRightInd w:val="0"/>
        <w:ind w:firstLine="540"/>
        <w:jc w:val="both"/>
      </w:pPr>
      <w:r w:rsidRPr="000005B2">
        <w:lastRenderedPageBreak/>
        <w:t>10</w:t>
      </w:r>
      <w:r w:rsidR="000C6A8D" w:rsidRPr="000005B2">
        <w:t xml:space="preserve">.2. Вестибюль отделения КГБУЗ </w:t>
      </w:r>
      <w:r w:rsidR="00B4222D" w:rsidRPr="000005B2">
        <w:t>«</w:t>
      </w:r>
      <w:r w:rsidR="000C6A8D" w:rsidRPr="000005B2">
        <w:t>Таймырская районная больница</w:t>
      </w:r>
      <w:r w:rsidR="00B4222D" w:rsidRPr="000005B2">
        <w:t>»</w:t>
      </w:r>
      <w:r w:rsidR="000C6A8D" w:rsidRPr="000005B2">
        <w:t xml:space="preserve"> в </w:t>
      </w:r>
      <w:r w:rsidR="00B4222D" w:rsidRPr="000005B2">
        <w:t xml:space="preserve">       </w:t>
      </w:r>
      <w:r w:rsidR="000C6A8D" w:rsidRPr="000005B2">
        <w:t xml:space="preserve">п. </w:t>
      </w:r>
      <w:r w:rsidRPr="000005B2">
        <w:t>Носок</w:t>
      </w:r>
      <w:r w:rsidR="000C6A8D" w:rsidRPr="000005B2">
        <w:t>.</w:t>
      </w:r>
    </w:p>
    <w:p w14:paraId="207D774B" w14:textId="77777777" w:rsidR="006340FB" w:rsidRPr="000005B2" w:rsidRDefault="006340FB" w:rsidP="001D4395">
      <w:pPr>
        <w:autoSpaceDE w:val="0"/>
        <w:autoSpaceDN w:val="0"/>
        <w:adjustRightInd w:val="0"/>
        <w:ind w:firstLine="540"/>
        <w:jc w:val="both"/>
      </w:pPr>
    </w:p>
    <w:p w14:paraId="5663A568" w14:textId="7BD76124" w:rsidR="00F5128E" w:rsidRPr="000005B2" w:rsidRDefault="00F5128E" w:rsidP="001D4395">
      <w:pPr>
        <w:autoSpaceDE w:val="0"/>
        <w:autoSpaceDN w:val="0"/>
        <w:adjustRightInd w:val="0"/>
        <w:ind w:firstLine="540"/>
        <w:jc w:val="both"/>
      </w:pPr>
      <w:r w:rsidRPr="000005B2">
        <w:t>11. В поселке Тухард</w:t>
      </w:r>
      <w:r w:rsidR="006340FB" w:rsidRPr="000005B2">
        <w:t xml:space="preserve"> (в границах избирательного участка </w:t>
      </w:r>
      <w:r w:rsidR="00B4222D" w:rsidRPr="000005B2">
        <w:t>№</w:t>
      </w:r>
      <w:r w:rsidR="006340FB" w:rsidRPr="000005B2">
        <w:t xml:space="preserve"> 2222)</w:t>
      </w:r>
      <w:r w:rsidRPr="000005B2">
        <w:t>:</w:t>
      </w:r>
    </w:p>
    <w:p w14:paraId="47CD75E6" w14:textId="183D262C" w:rsidR="00F5128E" w:rsidRPr="000005B2" w:rsidRDefault="00F5128E" w:rsidP="001D4395">
      <w:pPr>
        <w:autoSpaceDE w:val="0"/>
        <w:autoSpaceDN w:val="0"/>
        <w:adjustRightInd w:val="0"/>
        <w:ind w:firstLine="540"/>
        <w:jc w:val="both"/>
      </w:pPr>
      <w:r w:rsidRPr="000005B2">
        <w:t xml:space="preserve">11.1. В помещении библиотеки-филиала МКУК </w:t>
      </w:r>
      <w:r w:rsidR="00B4222D" w:rsidRPr="000005B2">
        <w:t>«</w:t>
      </w:r>
      <w:r w:rsidRPr="000005B2">
        <w:t>Централизованная библиотечная система</w:t>
      </w:r>
      <w:r w:rsidR="00B4222D" w:rsidRPr="000005B2">
        <w:t>»</w:t>
      </w:r>
      <w:r w:rsidRPr="000005B2">
        <w:t xml:space="preserve"> в п. Тухард;</w:t>
      </w:r>
    </w:p>
    <w:p w14:paraId="7FF826FA" w14:textId="2413B1B6" w:rsidR="000C6A8D" w:rsidRPr="000005B2" w:rsidRDefault="00F5128E" w:rsidP="001D4395">
      <w:pPr>
        <w:autoSpaceDE w:val="0"/>
        <w:autoSpaceDN w:val="0"/>
        <w:adjustRightInd w:val="0"/>
        <w:ind w:firstLine="540"/>
        <w:jc w:val="both"/>
      </w:pPr>
      <w:r w:rsidRPr="000005B2">
        <w:t xml:space="preserve">11.2. Вестибюль отделения КГБУЗ </w:t>
      </w:r>
      <w:r w:rsidR="00B4222D" w:rsidRPr="000005B2">
        <w:t>«Таймырская районная больница»</w:t>
      </w:r>
      <w:r w:rsidRPr="000005B2">
        <w:t xml:space="preserve"> в </w:t>
      </w:r>
      <w:r w:rsidR="00B4222D" w:rsidRPr="000005B2">
        <w:t xml:space="preserve">      </w:t>
      </w:r>
      <w:r w:rsidRPr="000005B2">
        <w:t>п. Тухард.</w:t>
      </w:r>
    </w:p>
    <w:p w14:paraId="2D6C509B" w14:textId="77777777" w:rsidR="006340FB" w:rsidRPr="000005B2" w:rsidRDefault="006340FB" w:rsidP="001D4395">
      <w:pPr>
        <w:autoSpaceDE w:val="0"/>
        <w:autoSpaceDN w:val="0"/>
        <w:adjustRightInd w:val="0"/>
        <w:ind w:firstLine="540"/>
        <w:jc w:val="both"/>
      </w:pPr>
    </w:p>
    <w:p w14:paraId="547E8A6E" w14:textId="552C3698" w:rsidR="00F5128E" w:rsidRPr="000005B2" w:rsidRDefault="00F5128E" w:rsidP="001D4395">
      <w:pPr>
        <w:autoSpaceDE w:val="0"/>
        <w:autoSpaceDN w:val="0"/>
        <w:adjustRightInd w:val="0"/>
        <w:ind w:firstLine="540"/>
        <w:jc w:val="both"/>
      </w:pPr>
      <w:r w:rsidRPr="000005B2">
        <w:t>12. В поселке Усть-Порт</w:t>
      </w:r>
      <w:r w:rsidR="006340FB" w:rsidRPr="000005B2">
        <w:t xml:space="preserve"> (в границах избирательного участка </w:t>
      </w:r>
      <w:r w:rsidR="00B4222D" w:rsidRPr="000005B2">
        <w:t>№</w:t>
      </w:r>
      <w:r w:rsidR="006340FB" w:rsidRPr="000005B2">
        <w:t xml:space="preserve"> 2218)</w:t>
      </w:r>
      <w:r w:rsidRPr="000005B2">
        <w:t>:</w:t>
      </w:r>
    </w:p>
    <w:p w14:paraId="15919241" w14:textId="120D848C" w:rsidR="00F5128E" w:rsidRPr="000005B2" w:rsidRDefault="00F5128E" w:rsidP="001D4395">
      <w:pPr>
        <w:autoSpaceDE w:val="0"/>
        <w:autoSpaceDN w:val="0"/>
        <w:adjustRightInd w:val="0"/>
        <w:ind w:firstLine="540"/>
        <w:jc w:val="both"/>
      </w:pPr>
      <w:r w:rsidRPr="000005B2">
        <w:t xml:space="preserve">12.1. В помещении библиотеки-филиала МКУК </w:t>
      </w:r>
      <w:r w:rsidR="00B4222D" w:rsidRPr="000005B2">
        <w:t>«</w:t>
      </w:r>
      <w:r w:rsidRPr="000005B2">
        <w:t>Централизованная библиотечная система</w:t>
      </w:r>
      <w:r w:rsidR="00B4222D" w:rsidRPr="000005B2">
        <w:t>»</w:t>
      </w:r>
      <w:r w:rsidRPr="000005B2">
        <w:t xml:space="preserve"> в п. Усть-Порт;</w:t>
      </w:r>
    </w:p>
    <w:p w14:paraId="005E5B09" w14:textId="50406B3B" w:rsidR="000C6A8D" w:rsidRPr="000005B2" w:rsidRDefault="00F5128E" w:rsidP="001D4395">
      <w:pPr>
        <w:autoSpaceDE w:val="0"/>
        <w:autoSpaceDN w:val="0"/>
        <w:adjustRightInd w:val="0"/>
        <w:ind w:firstLine="540"/>
        <w:jc w:val="both"/>
      </w:pPr>
      <w:r w:rsidRPr="000005B2">
        <w:t xml:space="preserve">12.2. Вестибюль отделения КГБУЗ </w:t>
      </w:r>
      <w:r w:rsidR="00B4222D" w:rsidRPr="000005B2">
        <w:t>«</w:t>
      </w:r>
      <w:r w:rsidRPr="000005B2">
        <w:t>Таймырская районная больница</w:t>
      </w:r>
      <w:r w:rsidR="00B4222D" w:rsidRPr="000005B2">
        <w:t>»</w:t>
      </w:r>
      <w:r w:rsidRPr="000005B2">
        <w:t xml:space="preserve"> в </w:t>
      </w:r>
      <w:r w:rsidR="00B4222D" w:rsidRPr="000005B2">
        <w:t xml:space="preserve">     </w:t>
      </w:r>
      <w:r w:rsidRPr="000005B2">
        <w:t>п. Усть-Порт.</w:t>
      </w:r>
    </w:p>
    <w:p w14:paraId="28D474A3" w14:textId="77777777" w:rsidR="00AF7D60" w:rsidRPr="000005B2" w:rsidRDefault="00AF7D60" w:rsidP="001D4395">
      <w:pPr>
        <w:autoSpaceDE w:val="0"/>
        <w:autoSpaceDN w:val="0"/>
        <w:adjustRightInd w:val="0"/>
        <w:ind w:firstLine="540"/>
        <w:jc w:val="both"/>
      </w:pPr>
    </w:p>
    <w:p w14:paraId="12CA6494" w14:textId="20B07300" w:rsidR="003067E8" w:rsidRPr="000005B2" w:rsidRDefault="00F5128E" w:rsidP="001D4395">
      <w:pPr>
        <w:autoSpaceDE w:val="0"/>
        <w:autoSpaceDN w:val="0"/>
        <w:adjustRightInd w:val="0"/>
        <w:ind w:firstLine="540"/>
        <w:jc w:val="both"/>
      </w:pPr>
      <w:r w:rsidRPr="000005B2">
        <w:t>13</w:t>
      </w:r>
      <w:r w:rsidR="003067E8" w:rsidRPr="000005B2">
        <w:t xml:space="preserve">. В </w:t>
      </w:r>
      <w:r w:rsidRPr="000005B2">
        <w:t>селе</w:t>
      </w:r>
      <w:r w:rsidR="003067E8" w:rsidRPr="000005B2">
        <w:t xml:space="preserve"> Хатанга</w:t>
      </w:r>
      <w:r w:rsidR="006340FB" w:rsidRPr="000005B2">
        <w:t xml:space="preserve"> (в границах избирательного участка </w:t>
      </w:r>
      <w:r w:rsidR="00B4222D" w:rsidRPr="000005B2">
        <w:t>№</w:t>
      </w:r>
      <w:r w:rsidR="006340FB" w:rsidRPr="000005B2">
        <w:t xml:space="preserve"> 2228)</w:t>
      </w:r>
      <w:r w:rsidR="003067E8" w:rsidRPr="000005B2">
        <w:t>:</w:t>
      </w:r>
    </w:p>
    <w:p w14:paraId="0E687872" w14:textId="44BF72B3" w:rsidR="00F5128E" w:rsidRPr="000005B2" w:rsidRDefault="00F5128E" w:rsidP="001D4395">
      <w:pPr>
        <w:autoSpaceDE w:val="0"/>
        <w:autoSpaceDN w:val="0"/>
        <w:adjustRightInd w:val="0"/>
        <w:ind w:firstLine="540"/>
        <w:jc w:val="both"/>
      </w:pPr>
      <w:bookmarkStart w:id="2" w:name="_Hlk232516057"/>
      <w:r w:rsidRPr="000005B2">
        <w:t xml:space="preserve">13.1. </w:t>
      </w:r>
      <w:bookmarkEnd w:id="2"/>
      <w:r w:rsidRPr="000005B2">
        <w:t xml:space="preserve">В офисных помещениях ООО </w:t>
      </w:r>
      <w:r w:rsidR="00B4222D" w:rsidRPr="000005B2">
        <w:t>«</w:t>
      </w:r>
      <w:r w:rsidRPr="000005B2">
        <w:t>Энергия</w:t>
      </w:r>
      <w:r w:rsidR="00B4222D" w:rsidRPr="000005B2">
        <w:t>»</w:t>
      </w:r>
      <w:r w:rsidRPr="000005B2">
        <w:t>;</w:t>
      </w:r>
    </w:p>
    <w:p w14:paraId="5B5FC4B4" w14:textId="593E977E" w:rsidR="00F5128E" w:rsidRPr="000005B2" w:rsidRDefault="00F5128E" w:rsidP="001D4395">
      <w:pPr>
        <w:autoSpaceDE w:val="0"/>
        <w:autoSpaceDN w:val="0"/>
        <w:adjustRightInd w:val="0"/>
        <w:ind w:firstLine="540"/>
        <w:jc w:val="both"/>
      </w:pPr>
      <w:r w:rsidRPr="000005B2">
        <w:t>13.</w:t>
      </w:r>
      <w:r w:rsidR="007F60EB" w:rsidRPr="000005B2">
        <w:t>2</w:t>
      </w:r>
      <w:r w:rsidRPr="000005B2">
        <w:t xml:space="preserve">. В вестибюле </w:t>
      </w:r>
      <w:r w:rsidR="00B4222D" w:rsidRPr="000005B2">
        <w:t>КГБУЗ «</w:t>
      </w:r>
      <w:r w:rsidRPr="000005B2">
        <w:t xml:space="preserve">Таймырская районная больница </w:t>
      </w:r>
      <w:r w:rsidR="00B4222D" w:rsidRPr="000005B2">
        <w:t>№</w:t>
      </w:r>
      <w:r w:rsidRPr="000005B2">
        <w:t xml:space="preserve"> 1</w:t>
      </w:r>
      <w:r w:rsidR="00B4222D" w:rsidRPr="000005B2">
        <w:t>»</w:t>
      </w:r>
      <w:r w:rsidRPr="000005B2">
        <w:t>;</w:t>
      </w:r>
    </w:p>
    <w:p w14:paraId="040A0FC7" w14:textId="1DB92371" w:rsidR="00F5128E" w:rsidRPr="000005B2" w:rsidRDefault="00F5128E" w:rsidP="001D4395">
      <w:pPr>
        <w:autoSpaceDE w:val="0"/>
        <w:autoSpaceDN w:val="0"/>
        <w:adjustRightInd w:val="0"/>
        <w:ind w:firstLine="540"/>
        <w:jc w:val="both"/>
      </w:pPr>
      <w:r w:rsidRPr="000005B2">
        <w:t>13.</w:t>
      </w:r>
      <w:r w:rsidR="007F60EB" w:rsidRPr="000005B2">
        <w:t>3</w:t>
      </w:r>
      <w:r w:rsidRPr="000005B2">
        <w:t xml:space="preserve">. В помещении Центральной библиотеки </w:t>
      </w:r>
      <w:proofErr w:type="gramStart"/>
      <w:r w:rsidRPr="000005B2">
        <w:t>с</w:t>
      </w:r>
      <w:proofErr w:type="gramEnd"/>
      <w:r w:rsidRPr="000005B2">
        <w:t xml:space="preserve">. </w:t>
      </w:r>
      <w:proofErr w:type="gramStart"/>
      <w:r w:rsidRPr="000005B2">
        <w:t>Хатанга</w:t>
      </w:r>
      <w:proofErr w:type="gramEnd"/>
      <w:r w:rsidRPr="000005B2">
        <w:t xml:space="preserve"> </w:t>
      </w:r>
      <w:r w:rsidR="00B4222D" w:rsidRPr="000005B2">
        <w:t>МБУК</w:t>
      </w:r>
      <w:r w:rsidRPr="000005B2">
        <w:t xml:space="preserve"> </w:t>
      </w:r>
      <w:r w:rsidR="00B4222D" w:rsidRPr="000005B2">
        <w:t>«</w:t>
      </w:r>
      <w:proofErr w:type="spellStart"/>
      <w:r w:rsidRPr="000005B2">
        <w:t>Хатангский</w:t>
      </w:r>
      <w:proofErr w:type="spellEnd"/>
      <w:r w:rsidRPr="000005B2">
        <w:t xml:space="preserve"> культурно-досуговый комплекс»;</w:t>
      </w:r>
    </w:p>
    <w:p w14:paraId="110BE55E" w14:textId="5824BD68" w:rsidR="00F5128E" w:rsidRPr="000005B2" w:rsidRDefault="00F5128E" w:rsidP="001D4395">
      <w:pPr>
        <w:autoSpaceDE w:val="0"/>
        <w:autoSpaceDN w:val="0"/>
        <w:adjustRightInd w:val="0"/>
        <w:ind w:firstLine="540"/>
        <w:jc w:val="both"/>
      </w:pPr>
      <w:r w:rsidRPr="000005B2">
        <w:t>13.</w:t>
      </w:r>
      <w:r w:rsidR="007F60EB" w:rsidRPr="000005B2">
        <w:t>4</w:t>
      </w:r>
      <w:r w:rsidRPr="000005B2">
        <w:t xml:space="preserve">. Стенды объявлений в магазинах </w:t>
      </w:r>
      <w:r w:rsidR="00B4222D" w:rsidRPr="000005B2">
        <w:t>«</w:t>
      </w:r>
      <w:r w:rsidRPr="000005B2">
        <w:t>Стекляшка</w:t>
      </w:r>
      <w:r w:rsidR="00B4222D" w:rsidRPr="000005B2">
        <w:t>»</w:t>
      </w:r>
      <w:r w:rsidRPr="000005B2">
        <w:t xml:space="preserve"> и </w:t>
      </w:r>
      <w:r w:rsidR="00B4222D" w:rsidRPr="000005B2">
        <w:t>«</w:t>
      </w:r>
      <w:r w:rsidRPr="000005B2">
        <w:t>Заполярье</w:t>
      </w:r>
      <w:r w:rsidR="00B4222D" w:rsidRPr="000005B2">
        <w:t>»</w:t>
      </w:r>
      <w:r w:rsidRPr="000005B2">
        <w:t>;</w:t>
      </w:r>
    </w:p>
    <w:p w14:paraId="106AF0BD" w14:textId="07A45749" w:rsidR="00F5128E" w:rsidRPr="000005B2" w:rsidRDefault="00F5128E" w:rsidP="001D4395">
      <w:pPr>
        <w:autoSpaceDE w:val="0"/>
        <w:autoSpaceDN w:val="0"/>
        <w:adjustRightInd w:val="0"/>
        <w:ind w:firstLine="540"/>
        <w:jc w:val="both"/>
      </w:pPr>
      <w:r w:rsidRPr="000005B2">
        <w:t>13.</w:t>
      </w:r>
      <w:r w:rsidR="007F60EB" w:rsidRPr="000005B2">
        <w:t>5</w:t>
      </w:r>
      <w:r w:rsidRPr="000005B2">
        <w:t>. Доски объявлений в подъездах многоквартирных домов, расположенных на территории участка №</w:t>
      </w:r>
      <w:r w:rsidR="00B4222D" w:rsidRPr="000005B2">
        <w:t xml:space="preserve"> </w:t>
      </w:r>
      <w:r w:rsidRPr="000005B2">
        <w:t>2228;</w:t>
      </w:r>
    </w:p>
    <w:p w14:paraId="4561EF4D" w14:textId="33F65A86" w:rsidR="00F5128E" w:rsidRPr="000005B2" w:rsidRDefault="00F5128E" w:rsidP="001D4395">
      <w:pPr>
        <w:autoSpaceDE w:val="0"/>
        <w:autoSpaceDN w:val="0"/>
        <w:adjustRightInd w:val="0"/>
        <w:ind w:firstLine="540"/>
        <w:jc w:val="both"/>
      </w:pPr>
      <w:r w:rsidRPr="000005B2">
        <w:t>13.</w:t>
      </w:r>
      <w:r w:rsidR="007F60EB" w:rsidRPr="000005B2">
        <w:t>6</w:t>
      </w:r>
      <w:r w:rsidRPr="000005B2">
        <w:t>. В отделении почтовой связи</w:t>
      </w:r>
      <w:r w:rsidR="007F60EB" w:rsidRPr="000005B2">
        <w:t>.</w:t>
      </w:r>
    </w:p>
    <w:p w14:paraId="4888B99E" w14:textId="77777777" w:rsidR="00F7352E" w:rsidRPr="000005B2" w:rsidRDefault="00F7352E" w:rsidP="001D4395">
      <w:pPr>
        <w:autoSpaceDE w:val="0"/>
        <w:autoSpaceDN w:val="0"/>
        <w:adjustRightInd w:val="0"/>
        <w:ind w:firstLine="540"/>
        <w:jc w:val="both"/>
      </w:pPr>
    </w:p>
    <w:p w14:paraId="438010FD" w14:textId="14ADF049" w:rsidR="00F5128E" w:rsidRPr="000005B2" w:rsidRDefault="00F5128E" w:rsidP="001D4395">
      <w:pPr>
        <w:autoSpaceDE w:val="0"/>
        <w:autoSpaceDN w:val="0"/>
        <w:adjustRightInd w:val="0"/>
        <w:ind w:firstLine="540"/>
        <w:jc w:val="both"/>
      </w:pPr>
      <w:r w:rsidRPr="000005B2">
        <w:t xml:space="preserve">14. В поселке </w:t>
      </w:r>
      <w:proofErr w:type="spellStart"/>
      <w:r w:rsidRPr="000005B2">
        <w:t>Катырык</w:t>
      </w:r>
      <w:proofErr w:type="spellEnd"/>
      <w:r w:rsidR="006340FB" w:rsidRPr="000005B2">
        <w:t xml:space="preserve"> (в границах избирательного участка </w:t>
      </w:r>
      <w:r w:rsidR="00B4222D" w:rsidRPr="000005B2">
        <w:t>№</w:t>
      </w:r>
      <w:r w:rsidR="006340FB" w:rsidRPr="000005B2">
        <w:t xml:space="preserve"> 2223)</w:t>
      </w:r>
      <w:r w:rsidRPr="000005B2">
        <w:t>:</w:t>
      </w:r>
    </w:p>
    <w:p w14:paraId="0116FC5B" w14:textId="1A3DB5EE" w:rsidR="00F5128E" w:rsidRPr="000005B2" w:rsidRDefault="0045106C" w:rsidP="001D4395">
      <w:pPr>
        <w:autoSpaceDE w:val="0"/>
        <w:autoSpaceDN w:val="0"/>
        <w:adjustRightInd w:val="0"/>
        <w:ind w:firstLine="540"/>
        <w:jc w:val="both"/>
      </w:pPr>
      <w:bookmarkStart w:id="3" w:name="_Hlk232517402"/>
      <w:r w:rsidRPr="000005B2">
        <w:t>14.1</w:t>
      </w:r>
      <w:r w:rsidR="005C41DA" w:rsidRPr="000005B2">
        <w:t>.</w:t>
      </w:r>
      <w:r w:rsidRPr="000005B2">
        <w:t xml:space="preserve"> </w:t>
      </w:r>
      <w:r w:rsidR="00F7352E" w:rsidRPr="000005B2">
        <w:t>В помещени</w:t>
      </w:r>
      <w:r w:rsidRPr="000005B2">
        <w:t>и</w:t>
      </w:r>
      <w:r w:rsidR="00F7352E" w:rsidRPr="000005B2">
        <w:t xml:space="preserve"> фельдшерско-акушерск</w:t>
      </w:r>
      <w:r w:rsidRPr="000005B2">
        <w:t>ого</w:t>
      </w:r>
      <w:r w:rsidR="00F7352E" w:rsidRPr="000005B2">
        <w:t xml:space="preserve"> пункт</w:t>
      </w:r>
      <w:r w:rsidR="002D2CB0" w:rsidRPr="000005B2">
        <w:t>а.</w:t>
      </w:r>
    </w:p>
    <w:bookmarkEnd w:id="3"/>
    <w:p w14:paraId="496310E5" w14:textId="77777777" w:rsidR="006340FB" w:rsidRPr="000005B2" w:rsidRDefault="006340FB" w:rsidP="001D4395">
      <w:pPr>
        <w:autoSpaceDE w:val="0"/>
        <w:autoSpaceDN w:val="0"/>
        <w:adjustRightInd w:val="0"/>
        <w:ind w:firstLine="540"/>
        <w:jc w:val="both"/>
      </w:pPr>
    </w:p>
    <w:p w14:paraId="53750104" w14:textId="0E39A792" w:rsidR="00396D65" w:rsidRPr="000005B2" w:rsidRDefault="00B4222D" w:rsidP="001D4395">
      <w:pPr>
        <w:autoSpaceDE w:val="0"/>
        <w:autoSpaceDN w:val="0"/>
        <w:adjustRightInd w:val="0"/>
        <w:ind w:firstLine="540"/>
        <w:jc w:val="both"/>
      </w:pPr>
      <w:r w:rsidRPr="000005B2">
        <w:t xml:space="preserve">15. </w:t>
      </w:r>
      <w:r w:rsidR="00396D65" w:rsidRPr="000005B2">
        <w:t xml:space="preserve">В </w:t>
      </w:r>
      <w:r w:rsidR="00F7352E" w:rsidRPr="000005B2">
        <w:t>пос</w:t>
      </w:r>
      <w:r w:rsidRPr="000005B2">
        <w:t>е</w:t>
      </w:r>
      <w:r w:rsidR="00F7352E" w:rsidRPr="000005B2">
        <w:t>лке</w:t>
      </w:r>
      <w:r w:rsidR="00396D65" w:rsidRPr="000005B2">
        <w:t xml:space="preserve"> </w:t>
      </w:r>
      <w:proofErr w:type="spellStart"/>
      <w:r w:rsidR="00396D65" w:rsidRPr="000005B2">
        <w:t>Хета</w:t>
      </w:r>
      <w:proofErr w:type="spellEnd"/>
      <w:r w:rsidR="006340FB" w:rsidRPr="000005B2">
        <w:t xml:space="preserve"> (в границах избирательного участка </w:t>
      </w:r>
      <w:r w:rsidRPr="000005B2">
        <w:t>№</w:t>
      </w:r>
      <w:r w:rsidR="006340FB" w:rsidRPr="000005B2">
        <w:t xml:space="preserve"> 2224)</w:t>
      </w:r>
      <w:r w:rsidR="00396D65" w:rsidRPr="000005B2">
        <w:t>:</w:t>
      </w:r>
    </w:p>
    <w:p w14:paraId="17092F04" w14:textId="0AB20492" w:rsidR="00396D65" w:rsidRPr="000005B2" w:rsidRDefault="0045106C" w:rsidP="001D4395">
      <w:pPr>
        <w:autoSpaceDE w:val="0"/>
        <w:autoSpaceDN w:val="0"/>
        <w:adjustRightInd w:val="0"/>
        <w:ind w:firstLine="540"/>
        <w:jc w:val="both"/>
      </w:pPr>
      <w:r w:rsidRPr="000005B2">
        <w:t xml:space="preserve">15.1. </w:t>
      </w:r>
      <w:r w:rsidR="002D2CB0" w:rsidRPr="000005B2">
        <w:t>В помещении фельдшерско-акушерского пункта</w:t>
      </w:r>
      <w:r w:rsidRPr="000005B2">
        <w:t>;</w:t>
      </w:r>
    </w:p>
    <w:p w14:paraId="322B479D" w14:textId="1BB1AF7E" w:rsidR="00F7352E" w:rsidRPr="000005B2" w:rsidRDefault="0045106C" w:rsidP="001D4395">
      <w:pPr>
        <w:autoSpaceDE w:val="0"/>
        <w:autoSpaceDN w:val="0"/>
        <w:adjustRightInd w:val="0"/>
        <w:ind w:firstLine="540"/>
        <w:jc w:val="both"/>
      </w:pPr>
      <w:r w:rsidRPr="000005B2">
        <w:t xml:space="preserve">15.2. </w:t>
      </w:r>
      <w:r w:rsidR="00F7352E" w:rsidRPr="000005B2">
        <w:t>В отделени</w:t>
      </w:r>
      <w:r w:rsidRPr="000005B2">
        <w:t>и</w:t>
      </w:r>
      <w:r w:rsidR="00F7352E" w:rsidRPr="000005B2">
        <w:t xml:space="preserve"> почтовой связи</w:t>
      </w:r>
      <w:r w:rsidRPr="000005B2">
        <w:t>.</w:t>
      </w:r>
    </w:p>
    <w:p w14:paraId="23FA9AD9" w14:textId="77777777" w:rsidR="00F7352E" w:rsidRPr="000005B2" w:rsidRDefault="00F7352E" w:rsidP="001D4395">
      <w:pPr>
        <w:autoSpaceDE w:val="0"/>
        <w:autoSpaceDN w:val="0"/>
        <w:adjustRightInd w:val="0"/>
        <w:ind w:firstLine="540"/>
        <w:jc w:val="both"/>
      </w:pPr>
    </w:p>
    <w:p w14:paraId="12963DCC" w14:textId="224554F2" w:rsidR="00396D65" w:rsidRPr="000005B2" w:rsidRDefault="00396D65" w:rsidP="001D4395">
      <w:pPr>
        <w:autoSpaceDE w:val="0"/>
        <w:autoSpaceDN w:val="0"/>
        <w:adjustRightInd w:val="0"/>
        <w:ind w:firstLine="540"/>
        <w:jc w:val="both"/>
      </w:pPr>
      <w:r w:rsidRPr="000005B2">
        <w:t xml:space="preserve">16. В поселке </w:t>
      </w:r>
      <w:proofErr w:type="gramStart"/>
      <w:r w:rsidRPr="000005B2">
        <w:t>Новая</w:t>
      </w:r>
      <w:proofErr w:type="gramEnd"/>
      <w:r w:rsidR="006340FB" w:rsidRPr="000005B2">
        <w:t xml:space="preserve"> (в границах избирательного участка </w:t>
      </w:r>
      <w:r w:rsidR="00B4222D" w:rsidRPr="000005B2">
        <w:t>№</w:t>
      </w:r>
      <w:r w:rsidR="006340FB" w:rsidRPr="000005B2">
        <w:t xml:space="preserve"> 2225)</w:t>
      </w:r>
      <w:r w:rsidRPr="000005B2">
        <w:t>:</w:t>
      </w:r>
    </w:p>
    <w:p w14:paraId="4B9A11D4" w14:textId="4C793304" w:rsidR="0045106C" w:rsidRPr="000005B2" w:rsidRDefault="0045106C" w:rsidP="001D4395">
      <w:pPr>
        <w:autoSpaceDE w:val="0"/>
        <w:autoSpaceDN w:val="0"/>
        <w:adjustRightInd w:val="0"/>
        <w:ind w:firstLine="540"/>
        <w:jc w:val="both"/>
      </w:pPr>
      <w:r w:rsidRPr="000005B2">
        <w:t>16.1</w:t>
      </w:r>
      <w:r w:rsidR="005C41DA" w:rsidRPr="000005B2">
        <w:t>.</w:t>
      </w:r>
      <w:r w:rsidRPr="000005B2">
        <w:t xml:space="preserve"> В помещении</w:t>
      </w:r>
      <w:r w:rsidR="002D2CB0" w:rsidRPr="000005B2">
        <w:t xml:space="preserve"> фельдшерско-акушерского пункта.</w:t>
      </w:r>
    </w:p>
    <w:p w14:paraId="7FF98C6A" w14:textId="77777777" w:rsidR="0045106C" w:rsidRPr="000005B2" w:rsidRDefault="0045106C" w:rsidP="001D4395">
      <w:pPr>
        <w:autoSpaceDE w:val="0"/>
        <w:autoSpaceDN w:val="0"/>
        <w:adjustRightInd w:val="0"/>
        <w:ind w:firstLine="540"/>
        <w:jc w:val="both"/>
      </w:pPr>
    </w:p>
    <w:p w14:paraId="4C268C82" w14:textId="05CE6850" w:rsidR="00F7352E" w:rsidRPr="000005B2" w:rsidRDefault="00396D65" w:rsidP="001D4395">
      <w:pPr>
        <w:autoSpaceDE w:val="0"/>
        <w:autoSpaceDN w:val="0"/>
        <w:adjustRightInd w:val="0"/>
        <w:ind w:firstLine="540"/>
        <w:jc w:val="both"/>
      </w:pPr>
      <w:r w:rsidRPr="000005B2">
        <w:t xml:space="preserve">17. </w:t>
      </w:r>
      <w:r w:rsidR="00F7352E" w:rsidRPr="000005B2">
        <w:t>В поселке Кресты</w:t>
      </w:r>
      <w:r w:rsidR="006340FB" w:rsidRPr="000005B2">
        <w:t xml:space="preserve"> (в границах избирательного участка </w:t>
      </w:r>
      <w:r w:rsidR="00B4222D" w:rsidRPr="000005B2">
        <w:t>№</w:t>
      </w:r>
      <w:r w:rsidR="006340FB" w:rsidRPr="000005B2">
        <w:t xml:space="preserve"> 2227)</w:t>
      </w:r>
      <w:r w:rsidR="00F7352E" w:rsidRPr="000005B2">
        <w:t>:</w:t>
      </w:r>
    </w:p>
    <w:p w14:paraId="3F667071" w14:textId="21C8A14E" w:rsidR="0045106C" w:rsidRPr="000005B2" w:rsidRDefault="0045106C" w:rsidP="001D4395">
      <w:pPr>
        <w:autoSpaceDE w:val="0"/>
        <w:autoSpaceDN w:val="0"/>
        <w:adjustRightInd w:val="0"/>
        <w:ind w:firstLine="540"/>
        <w:jc w:val="both"/>
      </w:pPr>
      <w:r w:rsidRPr="000005B2">
        <w:t>17.1</w:t>
      </w:r>
      <w:r w:rsidR="007F60EB" w:rsidRPr="000005B2">
        <w:t>.</w:t>
      </w:r>
      <w:r w:rsidRPr="000005B2">
        <w:t xml:space="preserve"> В помещении</w:t>
      </w:r>
      <w:r w:rsidR="002D2CB0" w:rsidRPr="000005B2">
        <w:t xml:space="preserve"> фельдшерско-акушерского пункта.</w:t>
      </w:r>
    </w:p>
    <w:p w14:paraId="6550A69E" w14:textId="77777777" w:rsidR="002D2CB0" w:rsidRPr="000005B2" w:rsidRDefault="002D2CB0" w:rsidP="001D4395">
      <w:pPr>
        <w:autoSpaceDE w:val="0"/>
        <w:autoSpaceDN w:val="0"/>
        <w:adjustRightInd w:val="0"/>
        <w:ind w:firstLine="540"/>
        <w:jc w:val="both"/>
      </w:pPr>
    </w:p>
    <w:p w14:paraId="1DD3CDC4" w14:textId="1A45719E" w:rsidR="00F7352E" w:rsidRPr="000005B2" w:rsidRDefault="00F7352E" w:rsidP="001D4395">
      <w:pPr>
        <w:autoSpaceDE w:val="0"/>
        <w:autoSpaceDN w:val="0"/>
        <w:adjustRightInd w:val="0"/>
        <w:ind w:firstLine="540"/>
        <w:jc w:val="both"/>
      </w:pPr>
      <w:r w:rsidRPr="000005B2">
        <w:t>18. В пос</w:t>
      </w:r>
      <w:r w:rsidR="00B4222D" w:rsidRPr="000005B2">
        <w:t>е</w:t>
      </w:r>
      <w:r w:rsidRPr="000005B2">
        <w:t xml:space="preserve">лке </w:t>
      </w:r>
      <w:proofErr w:type="spellStart"/>
      <w:r w:rsidRPr="000005B2">
        <w:t>Жданиха</w:t>
      </w:r>
      <w:proofErr w:type="spellEnd"/>
      <w:r w:rsidR="006340FB" w:rsidRPr="000005B2">
        <w:t xml:space="preserve"> (в границах избирательного участка </w:t>
      </w:r>
      <w:r w:rsidR="00B4222D" w:rsidRPr="000005B2">
        <w:t>№</w:t>
      </w:r>
      <w:r w:rsidR="006340FB" w:rsidRPr="000005B2">
        <w:t xml:space="preserve"> 2229)</w:t>
      </w:r>
      <w:r w:rsidRPr="000005B2">
        <w:t>:</w:t>
      </w:r>
    </w:p>
    <w:p w14:paraId="3B977956" w14:textId="28E0EAB4" w:rsidR="0045106C" w:rsidRPr="000005B2" w:rsidRDefault="0045106C" w:rsidP="001D4395">
      <w:pPr>
        <w:autoSpaceDE w:val="0"/>
        <w:autoSpaceDN w:val="0"/>
        <w:adjustRightInd w:val="0"/>
        <w:ind w:firstLine="540"/>
        <w:jc w:val="both"/>
      </w:pPr>
      <w:r w:rsidRPr="000005B2">
        <w:t>18.1</w:t>
      </w:r>
      <w:r w:rsidR="007F60EB" w:rsidRPr="000005B2">
        <w:t>.</w:t>
      </w:r>
      <w:r w:rsidRPr="000005B2">
        <w:t xml:space="preserve"> В помещении</w:t>
      </w:r>
      <w:r w:rsidR="007F60EB" w:rsidRPr="000005B2">
        <w:t xml:space="preserve"> фельдшерско-акушерского пункта;</w:t>
      </w:r>
    </w:p>
    <w:p w14:paraId="481D628F" w14:textId="05DE605F" w:rsidR="007F60EB" w:rsidRPr="000005B2" w:rsidRDefault="007F60EB" w:rsidP="001D4395">
      <w:pPr>
        <w:autoSpaceDE w:val="0"/>
        <w:autoSpaceDN w:val="0"/>
        <w:adjustRightInd w:val="0"/>
        <w:ind w:firstLine="540"/>
        <w:jc w:val="both"/>
      </w:pPr>
      <w:r w:rsidRPr="000005B2">
        <w:t>18.2. Поселковый магазин.</w:t>
      </w:r>
    </w:p>
    <w:p w14:paraId="2844568E" w14:textId="77777777" w:rsidR="006340FB" w:rsidRPr="000005B2" w:rsidRDefault="006340FB" w:rsidP="001D4395">
      <w:pPr>
        <w:autoSpaceDE w:val="0"/>
        <w:autoSpaceDN w:val="0"/>
        <w:adjustRightInd w:val="0"/>
        <w:ind w:firstLine="540"/>
        <w:jc w:val="both"/>
      </w:pPr>
    </w:p>
    <w:p w14:paraId="13E63F3E" w14:textId="1EC1C092" w:rsidR="00F7352E" w:rsidRPr="000005B2" w:rsidRDefault="00F7352E" w:rsidP="001D4395">
      <w:pPr>
        <w:autoSpaceDE w:val="0"/>
        <w:autoSpaceDN w:val="0"/>
        <w:adjustRightInd w:val="0"/>
        <w:ind w:firstLine="540"/>
        <w:jc w:val="both"/>
      </w:pPr>
      <w:r w:rsidRPr="000005B2">
        <w:t>19. В пос</w:t>
      </w:r>
      <w:r w:rsidR="00B4222D" w:rsidRPr="000005B2">
        <w:t>е</w:t>
      </w:r>
      <w:r w:rsidRPr="000005B2">
        <w:t>лке Попигай</w:t>
      </w:r>
      <w:r w:rsidR="006340FB" w:rsidRPr="000005B2">
        <w:t xml:space="preserve"> (в границах избирательного участка </w:t>
      </w:r>
      <w:r w:rsidR="00B4222D" w:rsidRPr="000005B2">
        <w:t>№</w:t>
      </w:r>
      <w:r w:rsidR="006340FB" w:rsidRPr="000005B2">
        <w:t xml:space="preserve"> 2230)</w:t>
      </w:r>
      <w:r w:rsidRPr="000005B2">
        <w:t xml:space="preserve">: </w:t>
      </w:r>
    </w:p>
    <w:p w14:paraId="7D7BDBBF" w14:textId="4CBF5538" w:rsidR="0045106C" w:rsidRPr="000005B2" w:rsidRDefault="0045106C" w:rsidP="001D4395">
      <w:pPr>
        <w:autoSpaceDE w:val="0"/>
        <w:autoSpaceDN w:val="0"/>
        <w:adjustRightInd w:val="0"/>
        <w:ind w:firstLine="540"/>
        <w:jc w:val="both"/>
      </w:pPr>
      <w:r w:rsidRPr="000005B2">
        <w:t>19.1</w:t>
      </w:r>
      <w:r w:rsidR="007F60EB" w:rsidRPr="000005B2">
        <w:t>.</w:t>
      </w:r>
      <w:r w:rsidRPr="000005B2">
        <w:t xml:space="preserve"> В помещении фельдшерско-акушерского пункта;</w:t>
      </w:r>
    </w:p>
    <w:p w14:paraId="3F23C4E6" w14:textId="71C4B109" w:rsidR="007F60EB" w:rsidRPr="000005B2" w:rsidRDefault="007F60EB" w:rsidP="001D4395">
      <w:pPr>
        <w:autoSpaceDE w:val="0"/>
        <w:autoSpaceDN w:val="0"/>
        <w:adjustRightInd w:val="0"/>
        <w:ind w:firstLine="540"/>
        <w:jc w:val="both"/>
      </w:pPr>
      <w:r w:rsidRPr="000005B2">
        <w:t>19.2. Поселковый магазин;</w:t>
      </w:r>
    </w:p>
    <w:p w14:paraId="3C7E1E1D" w14:textId="25AACBD8" w:rsidR="0045106C" w:rsidRPr="000005B2" w:rsidRDefault="0045106C" w:rsidP="001D4395">
      <w:pPr>
        <w:autoSpaceDE w:val="0"/>
        <w:autoSpaceDN w:val="0"/>
        <w:adjustRightInd w:val="0"/>
        <w:ind w:firstLine="540"/>
        <w:jc w:val="both"/>
      </w:pPr>
      <w:r w:rsidRPr="000005B2">
        <w:lastRenderedPageBreak/>
        <w:t>19.3. В отделении почтовой связи.</w:t>
      </w:r>
    </w:p>
    <w:p w14:paraId="11A7A052" w14:textId="77777777" w:rsidR="006340FB" w:rsidRPr="000005B2" w:rsidRDefault="006340FB" w:rsidP="001D4395">
      <w:pPr>
        <w:autoSpaceDE w:val="0"/>
        <w:autoSpaceDN w:val="0"/>
        <w:adjustRightInd w:val="0"/>
        <w:ind w:firstLine="540"/>
        <w:jc w:val="both"/>
      </w:pPr>
    </w:p>
    <w:p w14:paraId="518574B3" w14:textId="1BDD39C2" w:rsidR="00F7352E" w:rsidRPr="000005B2" w:rsidRDefault="0045106C" w:rsidP="001D4395">
      <w:pPr>
        <w:autoSpaceDE w:val="0"/>
        <w:autoSpaceDN w:val="0"/>
        <w:adjustRightInd w:val="0"/>
        <w:ind w:firstLine="540"/>
        <w:jc w:val="both"/>
      </w:pPr>
      <w:r w:rsidRPr="000005B2">
        <w:t>2</w:t>
      </w:r>
      <w:r w:rsidR="00F7352E" w:rsidRPr="000005B2">
        <w:t>0</w:t>
      </w:r>
      <w:r w:rsidR="007F60EB" w:rsidRPr="000005B2">
        <w:t>.</w:t>
      </w:r>
      <w:r w:rsidR="00F7352E" w:rsidRPr="000005B2">
        <w:t xml:space="preserve"> В пос</w:t>
      </w:r>
      <w:r w:rsidR="00B4222D" w:rsidRPr="000005B2">
        <w:t>е</w:t>
      </w:r>
      <w:r w:rsidR="00F7352E" w:rsidRPr="000005B2">
        <w:t xml:space="preserve">лке </w:t>
      </w:r>
      <w:proofErr w:type="spellStart"/>
      <w:r w:rsidR="00F7352E" w:rsidRPr="000005B2">
        <w:t>Новорыбная</w:t>
      </w:r>
      <w:proofErr w:type="spellEnd"/>
      <w:r w:rsidR="006340FB" w:rsidRPr="000005B2">
        <w:t xml:space="preserve"> (в границах избирательного участка </w:t>
      </w:r>
      <w:r w:rsidR="00B4222D" w:rsidRPr="000005B2">
        <w:t>№</w:t>
      </w:r>
      <w:r w:rsidR="006340FB" w:rsidRPr="000005B2">
        <w:t xml:space="preserve"> 2231)</w:t>
      </w:r>
      <w:r w:rsidR="00F7352E" w:rsidRPr="000005B2">
        <w:t>:</w:t>
      </w:r>
    </w:p>
    <w:p w14:paraId="0DA6027F" w14:textId="05A09D4E" w:rsidR="00F7352E" w:rsidRPr="000005B2" w:rsidRDefault="0045106C" w:rsidP="007F60EB">
      <w:pPr>
        <w:autoSpaceDE w:val="0"/>
        <w:autoSpaceDN w:val="0"/>
        <w:adjustRightInd w:val="0"/>
        <w:ind w:firstLine="540"/>
        <w:jc w:val="both"/>
      </w:pPr>
      <w:r w:rsidRPr="000005B2">
        <w:t>20.1</w:t>
      </w:r>
      <w:r w:rsidR="007F60EB" w:rsidRPr="000005B2">
        <w:t>.</w:t>
      </w:r>
      <w:r w:rsidRPr="000005B2">
        <w:t xml:space="preserve"> В помещении фельдшерско-акушерского пункта;</w:t>
      </w:r>
    </w:p>
    <w:p w14:paraId="17F5185B" w14:textId="3350FE26" w:rsidR="00F7352E" w:rsidRPr="000005B2" w:rsidRDefault="0045106C" w:rsidP="001D4395">
      <w:pPr>
        <w:autoSpaceDE w:val="0"/>
        <w:autoSpaceDN w:val="0"/>
        <w:adjustRightInd w:val="0"/>
        <w:ind w:firstLine="540"/>
        <w:jc w:val="both"/>
      </w:pPr>
      <w:r w:rsidRPr="000005B2">
        <w:t>20.</w:t>
      </w:r>
      <w:r w:rsidR="007F60EB" w:rsidRPr="000005B2">
        <w:t>2</w:t>
      </w:r>
      <w:r w:rsidRPr="000005B2">
        <w:t xml:space="preserve">. </w:t>
      </w:r>
      <w:r w:rsidR="00F7352E" w:rsidRPr="000005B2">
        <w:t>В отделени</w:t>
      </w:r>
      <w:r w:rsidR="006340FB" w:rsidRPr="000005B2">
        <w:t>и</w:t>
      </w:r>
      <w:r w:rsidR="00F7352E" w:rsidRPr="000005B2">
        <w:t xml:space="preserve"> почтовой связи</w:t>
      </w:r>
      <w:r w:rsidR="006340FB" w:rsidRPr="000005B2">
        <w:t>.</w:t>
      </w:r>
    </w:p>
    <w:p w14:paraId="79971AD5" w14:textId="77777777" w:rsidR="006340FB" w:rsidRPr="000005B2" w:rsidRDefault="006340FB" w:rsidP="001D4395">
      <w:pPr>
        <w:autoSpaceDE w:val="0"/>
        <w:autoSpaceDN w:val="0"/>
        <w:adjustRightInd w:val="0"/>
        <w:ind w:firstLine="540"/>
        <w:jc w:val="both"/>
      </w:pPr>
    </w:p>
    <w:p w14:paraId="38DDE9C5" w14:textId="35567BDA" w:rsidR="00F7352E" w:rsidRPr="000005B2" w:rsidRDefault="00F7352E" w:rsidP="001D4395">
      <w:pPr>
        <w:autoSpaceDE w:val="0"/>
        <w:autoSpaceDN w:val="0"/>
        <w:adjustRightInd w:val="0"/>
        <w:ind w:firstLine="540"/>
        <w:jc w:val="both"/>
      </w:pPr>
      <w:r w:rsidRPr="000005B2">
        <w:t xml:space="preserve">21. В поселке </w:t>
      </w:r>
      <w:proofErr w:type="spellStart"/>
      <w:r w:rsidRPr="000005B2">
        <w:t>Сындаско</w:t>
      </w:r>
      <w:proofErr w:type="spellEnd"/>
      <w:r w:rsidR="006340FB" w:rsidRPr="000005B2">
        <w:t xml:space="preserve"> (в границах избирательного участка </w:t>
      </w:r>
      <w:r w:rsidR="00B4222D" w:rsidRPr="000005B2">
        <w:t>№</w:t>
      </w:r>
      <w:r w:rsidR="006340FB" w:rsidRPr="000005B2">
        <w:t xml:space="preserve"> 2232)</w:t>
      </w:r>
      <w:r w:rsidRPr="000005B2">
        <w:t>:</w:t>
      </w:r>
    </w:p>
    <w:p w14:paraId="7FFA4258" w14:textId="60A70C33" w:rsidR="006340FB" w:rsidRPr="000005B2" w:rsidRDefault="006340FB" w:rsidP="001D4395">
      <w:pPr>
        <w:autoSpaceDE w:val="0"/>
        <w:autoSpaceDN w:val="0"/>
        <w:adjustRightInd w:val="0"/>
        <w:ind w:firstLine="540"/>
        <w:jc w:val="both"/>
      </w:pPr>
      <w:r w:rsidRPr="000005B2">
        <w:t>21.1</w:t>
      </w:r>
      <w:r w:rsidR="005C41DA" w:rsidRPr="000005B2">
        <w:t>.</w:t>
      </w:r>
      <w:r w:rsidRPr="000005B2">
        <w:t xml:space="preserve"> В помещении фельдшерско-акушерского пункта;</w:t>
      </w:r>
    </w:p>
    <w:p w14:paraId="1DE2CE92" w14:textId="5483DC7D" w:rsidR="00F7352E" w:rsidRPr="000005B2" w:rsidRDefault="006340FB" w:rsidP="001D4395">
      <w:pPr>
        <w:autoSpaceDE w:val="0"/>
        <w:autoSpaceDN w:val="0"/>
        <w:adjustRightInd w:val="0"/>
        <w:ind w:firstLine="540"/>
        <w:jc w:val="both"/>
      </w:pPr>
      <w:r w:rsidRPr="000005B2">
        <w:t>21</w:t>
      </w:r>
      <w:r w:rsidR="00B4222D" w:rsidRPr="000005B2">
        <w:t>.</w:t>
      </w:r>
      <w:r w:rsidR="007F60EB" w:rsidRPr="000005B2">
        <w:t>2</w:t>
      </w:r>
      <w:r w:rsidR="00B4222D" w:rsidRPr="000005B2">
        <w:t>. В отделении почтовой связи;</w:t>
      </w:r>
    </w:p>
    <w:p w14:paraId="08F2A7BB" w14:textId="7EE922AF" w:rsidR="006340FB" w:rsidRPr="000005B2" w:rsidRDefault="006340FB" w:rsidP="001D4395">
      <w:pPr>
        <w:autoSpaceDE w:val="0"/>
        <w:autoSpaceDN w:val="0"/>
        <w:adjustRightInd w:val="0"/>
        <w:ind w:firstLine="540"/>
        <w:jc w:val="both"/>
      </w:pPr>
      <w:r w:rsidRPr="000005B2">
        <w:t>21.</w:t>
      </w:r>
      <w:r w:rsidR="007F60EB" w:rsidRPr="000005B2">
        <w:t>3</w:t>
      </w:r>
      <w:r w:rsidRPr="000005B2">
        <w:t xml:space="preserve">. В помещении магазина </w:t>
      </w:r>
      <w:r w:rsidR="00B4222D" w:rsidRPr="000005B2">
        <w:t>«</w:t>
      </w:r>
      <w:r w:rsidRPr="000005B2">
        <w:t>Настена</w:t>
      </w:r>
      <w:r w:rsidR="00B4222D" w:rsidRPr="000005B2">
        <w:t>»</w:t>
      </w:r>
      <w:r w:rsidRPr="000005B2">
        <w:t>.</w:t>
      </w:r>
    </w:p>
    <w:p w14:paraId="7D7B68DA" w14:textId="77777777" w:rsidR="006340FB" w:rsidRPr="000005B2" w:rsidRDefault="006340FB" w:rsidP="001D4395">
      <w:pPr>
        <w:autoSpaceDE w:val="0"/>
        <w:autoSpaceDN w:val="0"/>
        <w:adjustRightInd w:val="0"/>
        <w:ind w:firstLine="540"/>
        <w:jc w:val="both"/>
      </w:pPr>
    </w:p>
    <w:p w14:paraId="1BFCD089" w14:textId="734A8C59" w:rsidR="00A610B4" w:rsidRPr="000005B2" w:rsidRDefault="00F7352E" w:rsidP="00B4222D">
      <w:pPr>
        <w:autoSpaceDE w:val="0"/>
        <w:autoSpaceDN w:val="0"/>
        <w:adjustRightInd w:val="0"/>
        <w:ind w:firstLine="540"/>
        <w:jc w:val="both"/>
      </w:pPr>
      <w:r w:rsidRPr="000005B2">
        <w:t>22</w:t>
      </w:r>
      <w:r w:rsidR="003067E8" w:rsidRPr="000005B2">
        <w:t xml:space="preserve">. </w:t>
      </w:r>
      <w:proofErr w:type="gramStart"/>
      <w:r w:rsidR="003067E8" w:rsidRPr="000005B2">
        <w:t xml:space="preserve">В помещениях, на зданиях, сооружениях и иных объектах, находящихся в собственности Таймырского Долгано-Ненецкого муниципального </w:t>
      </w:r>
      <w:r w:rsidRPr="000005B2">
        <w:t>округа</w:t>
      </w:r>
      <w:r w:rsidR="003067E8" w:rsidRPr="000005B2">
        <w:t xml:space="preserve">, собственности организаций, имеющих на день официального опубликования (публикации) решения о назначении выборов в своем уставном (складочном) капитале долю (вклад) Таймырского Долгано-Ненецкого муниципального </w:t>
      </w:r>
      <w:r w:rsidR="00B4222D" w:rsidRPr="000005B2">
        <w:t>округа</w:t>
      </w:r>
      <w:r w:rsidR="003067E8" w:rsidRPr="000005B2">
        <w:t>, превышающую (превышающий) 30 процентов.</w:t>
      </w:r>
      <w:proofErr w:type="gramEnd"/>
    </w:p>
    <w:sectPr w:rsidR="00A610B4" w:rsidRPr="000005B2" w:rsidSect="000005B2">
      <w:headerReference w:type="even" r:id="rId10"/>
      <w:headerReference w:type="default" r:id="rId11"/>
      <w:pgSz w:w="11906" w:h="16838" w:code="9"/>
      <w:pgMar w:top="1134" w:right="851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C130FE" w14:textId="77777777" w:rsidR="00BC71C9" w:rsidRDefault="00BC71C9">
      <w:r>
        <w:separator/>
      </w:r>
    </w:p>
  </w:endnote>
  <w:endnote w:type="continuationSeparator" w:id="0">
    <w:p w14:paraId="4EF75F00" w14:textId="77777777" w:rsidR="00BC71C9" w:rsidRDefault="00BC7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F8C5C0" w14:textId="77777777" w:rsidR="00BC71C9" w:rsidRDefault="00BC71C9">
      <w:r>
        <w:separator/>
      </w:r>
    </w:p>
  </w:footnote>
  <w:footnote w:type="continuationSeparator" w:id="0">
    <w:p w14:paraId="3BBE509C" w14:textId="77777777" w:rsidR="00BC71C9" w:rsidRDefault="00BC71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1624B3" w14:textId="77777777" w:rsidR="001B7F08" w:rsidRDefault="00812C0B" w:rsidP="00A3022B">
    <w:pPr>
      <w:framePr w:wrap="around" w:vAnchor="text" w:hAnchor="margin" w:xAlign="right" w:y="1"/>
    </w:pPr>
    <w:r>
      <w:fldChar w:fldCharType="begin"/>
    </w:r>
    <w:r w:rsidR="001B7F08">
      <w:instrText xml:space="preserve">PAGE  </w:instrText>
    </w:r>
    <w:r>
      <w:fldChar w:fldCharType="end"/>
    </w:r>
  </w:p>
  <w:p w14:paraId="088ACC2F" w14:textId="77777777" w:rsidR="001B7F08" w:rsidRDefault="001B7F08" w:rsidP="00513D4B">
    <w:pPr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5456AB" w14:textId="77777777" w:rsidR="001B7F08" w:rsidRPr="00A3022B" w:rsidRDefault="00812C0B" w:rsidP="00A3022B">
    <w:pPr>
      <w:framePr w:wrap="around" w:vAnchor="text" w:hAnchor="margin" w:xAlign="right" w:y="1"/>
      <w:rPr>
        <w:sz w:val="24"/>
        <w:szCs w:val="24"/>
      </w:rPr>
    </w:pPr>
    <w:r w:rsidRPr="00A3022B">
      <w:rPr>
        <w:sz w:val="24"/>
        <w:szCs w:val="24"/>
      </w:rPr>
      <w:fldChar w:fldCharType="begin"/>
    </w:r>
    <w:r w:rsidR="001B7F08" w:rsidRPr="00A3022B">
      <w:rPr>
        <w:sz w:val="24"/>
        <w:szCs w:val="24"/>
      </w:rPr>
      <w:instrText xml:space="preserve">PAGE  </w:instrText>
    </w:r>
    <w:r w:rsidRPr="00A3022B">
      <w:rPr>
        <w:sz w:val="24"/>
        <w:szCs w:val="24"/>
      </w:rPr>
      <w:fldChar w:fldCharType="separate"/>
    </w:r>
    <w:r w:rsidR="003C3B3B">
      <w:rPr>
        <w:noProof/>
        <w:sz w:val="24"/>
        <w:szCs w:val="24"/>
      </w:rPr>
      <w:t>4</w:t>
    </w:r>
    <w:r w:rsidRPr="00A3022B">
      <w:rPr>
        <w:sz w:val="24"/>
        <w:szCs w:val="24"/>
      </w:rPr>
      <w:fldChar w:fldCharType="end"/>
    </w:r>
  </w:p>
  <w:p w14:paraId="388DBE8E" w14:textId="77777777" w:rsidR="001B7F08" w:rsidRDefault="001B7F08" w:rsidP="00513D4B">
    <w:pPr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74533B"/>
    <w:multiLevelType w:val="hybridMultilevel"/>
    <w:tmpl w:val="AF98DF10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846"/>
    <w:rsid w:val="000005B2"/>
    <w:rsid w:val="00001A91"/>
    <w:rsid w:val="00027A54"/>
    <w:rsid w:val="0003767B"/>
    <w:rsid w:val="000415EB"/>
    <w:rsid w:val="00042A94"/>
    <w:rsid w:val="00042D87"/>
    <w:rsid w:val="000462F1"/>
    <w:rsid w:val="00047898"/>
    <w:rsid w:val="00051A85"/>
    <w:rsid w:val="0005487A"/>
    <w:rsid w:val="000560F8"/>
    <w:rsid w:val="00060C71"/>
    <w:rsid w:val="00067F27"/>
    <w:rsid w:val="000852FF"/>
    <w:rsid w:val="000A6E1B"/>
    <w:rsid w:val="000C6A8D"/>
    <w:rsid w:val="000D1B44"/>
    <w:rsid w:val="000E245F"/>
    <w:rsid w:val="000F0493"/>
    <w:rsid w:val="000F25E7"/>
    <w:rsid w:val="000F34BC"/>
    <w:rsid w:val="000F7470"/>
    <w:rsid w:val="00103B63"/>
    <w:rsid w:val="00123760"/>
    <w:rsid w:val="00123853"/>
    <w:rsid w:val="001279E8"/>
    <w:rsid w:val="00151169"/>
    <w:rsid w:val="00160A0B"/>
    <w:rsid w:val="0016714B"/>
    <w:rsid w:val="00171FA1"/>
    <w:rsid w:val="0017436C"/>
    <w:rsid w:val="00181839"/>
    <w:rsid w:val="00192747"/>
    <w:rsid w:val="00194130"/>
    <w:rsid w:val="00194644"/>
    <w:rsid w:val="001A0704"/>
    <w:rsid w:val="001A5327"/>
    <w:rsid w:val="001B7F08"/>
    <w:rsid w:val="001C7849"/>
    <w:rsid w:val="001D1212"/>
    <w:rsid w:val="001D4395"/>
    <w:rsid w:val="001D45FA"/>
    <w:rsid w:val="001D7CEB"/>
    <w:rsid w:val="001F17C3"/>
    <w:rsid w:val="001F22D7"/>
    <w:rsid w:val="002300DC"/>
    <w:rsid w:val="00230FD0"/>
    <w:rsid w:val="00257DF7"/>
    <w:rsid w:val="00270009"/>
    <w:rsid w:val="00294ABA"/>
    <w:rsid w:val="002964A3"/>
    <w:rsid w:val="002A0424"/>
    <w:rsid w:val="002D2CB0"/>
    <w:rsid w:val="002E5CF4"/>
    <w:rsid w:val="003067E8"/>
    <w:rsid w:val="00306EF8"/>
    <w:rsid w:val="0031355A"/>
    <w:rsid w:val="003212AF"/>
    <w:rsid w:val="00323834"/>
    <w:rsid w:val="00344C12"/>
    <w:rsid w:val="00345659"/>
    <w:rsid w:val="00363F14"/>
    <w:rsid w:val="00380801"/>
    <w:rsid w:val="003841C4"/>
    <w:rsid w:val="00387E9E"/>
    <w:rsid w:val="00396D65"/>
    <w:rsid w:val="003A1C77"/>
    <w:rsid w:val="003B53FE"/>
    <w:rsid w:val="003B6E7F"/>
    <w:rsid w:val="003C18FB"/>
    <w:rsid w:val="003C3B3B"/>
    <w:rsid w:val="003D218F"/>
    <w:rsid w:val="003D2430"/>
    <w:rsid w:val="003E5E35"/>
    <w:rsid w:val="003F4272"/>
    <w:rsid w:val="0040059D"/>
    <w:rsid w:val="004179FE"/>
    <w:rsid w:val="00421E77"/>
    <w:rsid w:val="00421EDA"/>
    <w:rsid w:val="004232C0"/>
    <w:rsid w:val="004244D3"/>
    <w:rsid w:val="00435235"/>
    <w:rsid w:val="00450AFF"/>
    <w:rsid w:val="0045106C"/>
    <w:rsid w:val="00457D4A"/>
    <w:rsid w:val="004678A2"/>
    <w:rsid w:val="004C1E09"/>
    <w:rsid w:val="004D3F11"/>
    <w:rsid w:val="004D5629"/>
    <w:rsid w:val="004D60C5"/>
    <w:rsid w:val="004E6796"/>
    <w:rsid w:val="004F237F"/>
    <w:rsid w:val="00510D0B"/>
    <w:rsid w:val="00513D4B"/>
    <w:rsid w:val="0052610F"/>
    <w:rsid w:val="0054001E"/>
    <w:rsid w:val="00563694"/>
    <w:rsid w:val="00566282"/>
    <w:rsid w:val="005676DB"/>
    <w:rsid w:val="00573486"/>
    <w:rsid w:val="00596DE2"/>
    <w:rsid w:val="005A18E4"/>
    <w:rsid w:val="005A2E4C"/>
    <w:rsid w:val="005A65FF"/>
    <w:rsid w:val="005B1B2D"/>
    <w:rsid w:val="005B395C"/>
    <w:rsid w:val="005B6B2C"/>
    <w:rsid w:val="005C41DA"/>
    <w:rsid w:val="005D54AC"/>
    <w:rsid w:val="005D7C29"/>
    <w:rsid w:val="005F5AC5"/>
    <w:rsid w:val="00607669"/>
    <w:rsid w:val="0061240B"/>
    <w:rsid w:val="0061717B"/>
    <w:rsid w:val="00630A78"/>
    <w:rsid w:val="006340FB"/>
    <w:rsid w:val="00644121"/>
    <w:rsid w:val="00644E79"/>
    <w:rsid w:val="006729A3"/>
    <w:rsid w:val="00693D3A"/>
    <w:rsid w:val="006A067C"/>
    <w:rsid w:val="006D39F3"/>
    <w:rsid w:val="006E1B51"/>
    <w:rsid w:val="006E728B"/>
    <w:rsid w:val="006F2215"/>
    <w:rsid w:val="007032E2"/>
    <w:rsid w:val="00706868"/>
    <w:rsid w:val="00706CEA"/>
    <w:rsid w:val="00711A8E"/>
    <w:rsid w:val="0072005B"/>
    <w:rsid w:val="007201BC"/>
    <w:rsid w:val="00726B1D"/>
    <w:rsid w:val="00733B43"/>
    <w:rsid w:val="007410DF"/>
    <w:rsid w:val="007413D3"/>
    <w:rsid w:val="007413F4"/>
    <w:rsid w:val="007435D3"/>
    <w:rsid w:val="00756667"/>
    <w:rsid w:val="00765448"/>
    <w:rsid w:val="00772E5C"/>
    <w:rsid w:val="00775DC5"/>
    <w:rsid w:val="00776B45"/>
    <w:rsid w:val="00781384"/>
    <w:rsid w:val="00781D87"/>
    <w:rsid w:val="00784CFA"/>
    <w:rsid w:val="0078573E"/>
    <w:rsid w:val="00785CEC"/>
    <w:rsid w:val="00786DBE"/>
    <w:rsid w:val="0079030A"/>
    <w:rsid w:val="007D19A1"/>
    <w:rsid w:val="007D42DB"/>
    <w:rsid w:val="007E7FBC"/>
    <w:rsid w:val="007F60EB"/>
    <w:rsid w:val="0080795A"/>
    <w:rsid w:val="00811143"/>
    <w:rsid w:val="00812C0B"/>
    <w:rsid w:val="00812DDF"/>
    <w:rsid w:val="00825B5D"/>
    <w:rsid w:val="00866104"/>
    <w:rsid w:val="00882771"/>
    <w:rsid w:val="008843B0"/>
    <w:rsid w:val="008929AF"/>
    <w:rsid w:val="00894981"/>
    <w:rsid w:val="008A33B8"/>
    <w:rsid w:val="008C3BDA"/>
    <w:rsid w:val="008C3D3C"/>
    <w:rsid w:val="008D072B"/>
    <w:rsid w:val="008E2F2D"/>
    <w:rsid w:val="008E667D"/>
    <w:rsid w:val="008F7720"/>
    <w:rsid w:val="00906D10"/>
    <w:rsid w:val="00911A3C"/>
    <w:rsid w:val="00945407"/>
    <w:rsid w:val="00955AE3"/>
    <w:rsid w:val="00965CB9"/>
    <w:rsid w:val="009702CB"/>
    <w:rsid w:val="00980AF3"/>
    <w:rsid w:val="009A7E12"/>
    <w:rsid w:val="009B0DFE"/>
    <w:rsid w:val="009C0BB1"/>
    <w:rsid w:val="009F70F0"/>
    <w:rsid w:val="00A00F81"/>
    <w:rsid w:val="00A051EB"/>
    <w:rsid w:val="00A13822"/>
    <w:rsid w:val="00A16A2B"/>
    <w:rsid w:val="00A3022B"/>
    <w:rsid w:val="00A30E2A"/>
    <w:rsid w:val="00A31168"/>
    <w:rsid w:val="00A50F80"/>
    <w:rsid w:val="00A610B4"/>
    <w:rsid w:val="00A71CE4"/>
    <w:rsid w:val="00AA3C36"/>
    <w:rsid w:val="00AA4B28"/>
    <w:rsid w:val="00AA729B"/>
    <w:rsid w:val="00AA7FDD"/>
    <w:rsid w:val="00AC0C6A"/>
    <w:rsid w:val="00AC50D7"/>
    <w:rsid w:val="00AC5F05"/>
    <w:rsid w:val="00AC706A"/>
    <w:rsid w:val="00AD6CAE"/>
    <w:rsid w:val="00AD7B2C"/>
    <w:rsid w:val="00AF7D60"/>
    <w:rsid w:val="00B103DD"/>
    <w:rsid w:val="00B1599A"/>
    <w:rsid w:val="00B171C4"/>
    <w:rsid w:val="00B263B9"/>
    <w:rsid w:val="00B36C58"/>
    <w:rsid w:val="00B41290"/>
    <w:rsid w:val="00B4222D"/>
    <w:rsid w:val="00B42479"/>
    <w:rsid w:val="00B66F98"/>
    <w:rsid w:val="00B75FA1"/>
    <w:rsid w:val="00B769DC"/>
    <w:rsid w:val="00B815A1"/>
    <w:rsid w:val="00BA074F"/>
    <w:rsid w:val="00BB79D1"/>
    <w:rsid w:val="00BC231A"/>
    <w:rsid w:val="00BC71C9"/>
    <w:rsid w:val="00BD0030"/>
    <w:rsid w:val="00BD37F7"/>
    <w:rsid w:val="00BE4486"/>
    <w:rsid w:val="00BE77B2"/>
    <w:rsid w:val="00C00846"/>
    <w:rsid w:val="00C120FB"/>
    <w:rsid w:val="00C12200"/>
    <w:rsid w:val="00C15453"/>
    <w:rsid w:val="00C15895"/>
    <w:rsid w:val="00C21356"/>
    <w:rsid w:val="00C632B7"/>
    <w:rsid w:val="00C633B1"/>
    <w:rsid w:val="00C719A7"/>
    <w:rsid w:val="00C749A1"/>
    <w:rsid w:val="00CC33AB"/>
    <w:rsid w:val="00CC3E85"/>
    <w:rsid w:val="00CE7586"/>
    <w:rsid w:val="00CF5649"/>
    <w:rsid w:val="00CF7CBC"/>
    <w:rsid w:val="00D03D56"/>
    <w:rsid w:val="00D07857"/>
    <w:rsid w:val="00D07EB2"/>
    <w:rsid w:val="00D142DB"/>
    <w:rsid w:val="00D245ED"/>
    <w:rsid w:val="00D351A8"/>
    <w:rsid w:val="00D56A6A"/>
    <w:rsid w:val="00D616E0"/>
    <w:rsid w:val="00D67380"/>
    <w:rsid w:val="00D74DC5"/>
    <w:rsid w:val="00D95C4F"/>
    <w:rsid w:val="00DA5D93"/>
    <w:rsid w:val="00DC5C17"/>
    <w:rsid w:val="00DD2D8E"/>
    <w:rsid w:val="00DF31B1"/>
    <w:rsid w:val="00DF65B0"/>
    <w:rsid w:val="00DF6E31"/>
    <w:rsid w:val="00E0544B"/>
    <w:rsid w:val="00E11463"/>
    <w:rsid w:val="00E4238D"/>
    <w:rsid w:val="00E57950"/>
    <w:rsid w:val="00E57D59"/>
    <w:rsid w:val="00E63535"/>
    <w:rsid w:val="00E859C2"/>
    <w:rsid w:val="00E927CC"/>
    <w:rsid w:val="00EA0F56"/>
    <w:rsid w:val="00EC470B"/>
    <w:rsid w:val="00EC523F"/>
    <w:rsid w:val="00ED5E91"/>
    <w:rsid w:val="00EE7B9F"/>
    <w:rsid w:val="00EF2151"/>
    <w:rsid w:val="00F05216"/>
    <w:rsid w:val="00F105EB"/>
    <w:rsid w:val="00F24E97"/>
    <w:rsid w:val="00F418A6"/>
    <w:rsid w:val="00F4338E"/>
    <w:rsid w:val="00F5128E"/>
    <w:rsid w:val="00F7352E"/>
    <w:rsid w:val="00F8196B"/>
    <w:rsid w:val="00F836F1"/>
    <w:rsid w:val="00FB02D1"/>
    <w:rsid w:val="00FC6B7B"/>
    <w:rsid w:val="00FC7571"/>
    <w:rsid w:val="00FE6544"/>
    <w:rsid w:val="00FF33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1581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D4B"/>
    <w:rPr>
      <w:sz w:val="28"/>
      <w:szCs w:val="28"/>
    </w:rPr>
  </w:style>
  <w:style w:type="paragraph" w:styleId="7">
    <w:name w:val="heading 7"/>
    <w:basedOn w:val="a"/>
    <w:next w:val="a"/>
    <w:link w:val="70"/>
    <w:semiHidden/>
    <w:unhideWhenUsed/>
    <w:qFormat/>
    <w:rsid w:val="00D6738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semiHidden/>
    <w:unhideWhenUsed/>
    <w:qFormat/>
    <w:rsid w:val="00A610B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E758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B263B9"/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rsid w:val="00B263B9"/>
    <w:rPr>
      <w:rFonts w:ascii="Segoe UI" w:hAnsi="Segoe UI" w:cs="Segoe UI"/>
      <w:sz w:val="18"/>
      <w:szCs w:val="18"/>
    </w:rPr>
  </w:style>
  <w:style w:type="character" w:styleId="a6">
    <w:name w:val="Hyperlink"/>
    <w:rsid w:val="00FC7571"/>
    <w:rPr>
      <w:color w:val="0563C1"/>
      <w:u w:val="single"/>
    </w:rPr>
  </w:style>
  <w:style w:type="paragraph" w:styleId="a7">
    <w:name w:val="Body Text Indent"/>
    <w:basedOn w:val="a"/>
    <w:link w:val="a8"/>
    <w:rsid w:val="001A5327"/>
    <w:pPr>
      <w:ind w:firstLine="708"/>
      <w:jc w:val="both"/>
    </w:pPr>
    <w:rPr>
      <w:szCs w:val="20"/>
    </w:rPr>
  </w:style>
  <w:style w:type="character" w:customStyle="1" w:styleId="a8">
    <w:name w:val="Основной текст с отступом Знак"/>
    <w:link w:val="a7"/>
    <w:rsid w:val="001A5327"/>
    <w:rPr>
      <w:sz w:val="28"/>
    </w:rPr>
  </w:style>
  <w:style w:type="paragraph" w:styleId="3">
    <w:name w:val="Body Text Indent 3"/>
    <w:basedOn w:val="a"/>
    <w:link w:val="30"/>
    <w:rsid w:val="00A50F8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50F80"/>
    <w:rPr>
      <w:sz w:val="16"/>
      <w:szCs w:val="16"/>
    </w:rPr>
  </w:style>
  <w:style w:type="character" w:customStyle="1" w:styleId="80">
    <w:name w:val="Заголовок 8 Знак"/>
    <w:basedOn w:val="a0"/>
    <w:link w:val="8"/>
    <w:semiHidden/>
    <w:rsid w:val="00A610B4"/>
    <w:rPr>
      <w:rFonts w:asciiTheme="majorHAnsi" w:eastAsiaTheme="majorEastAsia" w:hAnsiTheme="majorHAnsi" w:cstheme="majorBidi"/>
      <w:color w:val="404040" w:themeColor="text1" w:themeTint="BF"/>
    </w:rPr>
  </w:style>
  <w:style w:type="paragraph" w:customStyle="1" w:styleId="ConsPlusNonformat">
    <w:name w:val="ConsPlusNonformat"/>
    <w:rsid w:val="00DF65B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70">
    <w:name w:val="Заголовок 7 Знак"/>
    <w:basedOn w:val="a0"/>
    <w:link w:val="7"/>
    <w:semiHidden/>
    <w:rsid w:val="00D67380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D4B"/>
    <w:rPr>
      <w:sz w:val="28"/>
      <w:szCs w:val="28"/>
    </w:rPr>
  </w:style>
  <w:style w:type="paragraph" w:styleId="7">
    <w:name w:val="heading 7"/>
    <w:basedOn w:val="a"/>
    <w:next w:val="a"/>
    <w:link w:val="70"/>
    <w:semiHidden/>
    <w:unhideWhenUsed/>
    <w:qFormat/>
    <w:rsid w:val="00D6738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semiHidden/>
    <w:unhideWhenUsed/>
    <w:qFormat/>
    <w:rsid w:val="00A610B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E758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B263B9"/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rsid w:val="00B263B9"/>
    <w:rPr>
      <w:rFonts w:ascii="Segoe UI" w:hAnsi="Segoe UI" w:cs="Segoe UI"/>
      <w:sz w:val="18"/>
      <w:szCs w:val="18"/>
    </w:rPr>
  </w:style>
  <w:style w:type="character" w:styleId="a6">
    <w:name w:val="Hyperlink"/>
    <w:rsid w:val="00FC7571"/>
    <w:rPr>
      <w:color w:val="0563C1"/>
      <w:u w:val="single"/>
    </w:rPr>
  </w:style>
  <w:style w:type="paragraph" w:styleId="a7">
    <w:name w:val="Body Text Indent"/>
    <w:basedOn w:val="a"/>
    <w:link w:val="a8"/>
    <w:rsid w:val="001A5327"/>
    <w:pPr>
      <w:ind w:firstLine="708"/>
      <w:jc w:val="both"/>
    </w:pPr>
    <w:rPr>
      <w:szCs w:val="20"/>
    </w:rPr>
  </w:style>
  <w:style w:type="character" w:customStyle="1" w:styleId="a8">
    <w:name w:val="Основной текст с отступом Знак"/>
    <w:link w:val="a7"/>
    <w:rsid w:val="001A5327"/>
    <w:rPr>
      <w:sz w:val="28"/>
    </w:rPr>
  </w:style>
  <w:style w:type="paragraph" w:styleId="3">
    <w:name w:val="Body Text Indent 3"/>
    <w:basedOn w:val="a"/>
    <w:link w:val="30"/>
    <w:rsid w:val="00A50F8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50F80"/>
    <w:rPr>
      <w:sz w:val="16"/>
      <w:szCs w:val="16"/>
    </w:rPr>
  </w:style>
  <w:style w:type="character" w:customStyle="1" w:styleId="80">
    <w:name w:val="Заголовок 8 Знак"/>
    <w:basedOn w:val="a0"/>
    <w:link w:val="8"/>
    <w:semiHidden/>
    <w:rsid w:val="00A610B4"/>
    <w:rPr>
      <w:rFonts w:asciiTheme="majorHAnsi" w:eastAsiaTheme="majorEastAsia" w:hAnsiTheme="majorHAnsi" w:cstheme="majorBidi"/>
      <w:color w:val="404040" w:themeColor="text1" w:themeTint="BF"/>
    </w:rPr>
  </w:style>
  <w:style w:type="paragraph" w:customStyle="1" w:styleId="ConsPlusNonformat">
    <w:name w:val="ConsPlusNonformat"/>
    <w:rsid w:val="00DF65B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70">
    <w:name w:val="Заголовок 7 Знак"/>
    <w:basedOn w:val="a0"/>
    <w:link w:val="7"/>
    <w:semiHidden/>
    <w:rsid w:val="00D67380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0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9B098465638D290D20A68DC358754D53ABD6F68B4CBB95A2FD1407F87C4A24CDB2C07C43C4423F3F4AF651D9A83722DDE290AF63B46F3540256DFC1p5h1H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96E0~1\AppData\Local\Temp\&#1048;&#1089;&#1093;&#1086;&#1076;&#1103;&#1097;&#1077;&#1077;%20&#1040;&#1076;&#1084;&#1080;&#1085;&#1080;&#1089;&#1090;&#1088;&#1072;&#1094;&#1080;&#1080;%20&#1074;%20&#1086;&#1088;&#1075;&#1072;&#1085;&#1080;&#1079;&#1072;&#1094;&#1080;&#1102;%20(&#1073;&#1077;&#1079;%20&#1072;&#1076;&#1088;&#1077;&#1089;&#1072;)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7D77A7-3198-44AF-919C-A390227EF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Исходящее Администрации в организацию (без адреса)</Template>
  <TotalTime>90</TotalTime>
  <Pages>4</Pages>
  <Words>1038</Words>
  <Characters>5918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6943</CharactersWithSpaces>
  <SharedDoc>false</SharedDoc>
  <HLinks>
    <vt:vector size="6" baseType="variant">
      <vt:variant>
        <vt:i4>7667789</vt:i4>
      </vt:variant>
      <vt:variant>
        <vt:i4>0</vt:i4>
      </vt:variant>
      <vt:variant>
        <vt:i4>0</vt:i4>
      </vt:variant>
      <vt:variant>
        <vt:i4>5</vt:i4>
      </vt:variant>
      <vt:variant>
        <vt:lpwstr>mailto:tik1-taimyr24@ngs.ru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Неница</dc:creator>
  <cp:lastModifiedBy>Боброва Нина Сергеевна</cp:lastModifiedBy>
  <cp:revision>12</cp:revision>
  <cp:lastPrinted>2026-08-05T08:03:00Z</cp:lastPrinted>
  <dcterms:created xsi:type="dcterms:W3CDTF">2026-06-16T09:32:00Z</dcterms:created>
  <dcterms:modified xsi:type="dcterms:W3CDTF">2026-08-13T10:48:00Z</dcterms:modified>
</cp:coreProperties>
</file>